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B4AA0" w:rsidRDefault="00F71E59" w:rsidP="00393E07">
      <w:pPr>
        <w:ind w:left="142" w:hanging="142"/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43" type="#_x0000_t202" style="position:absolute;left:0;text-align:left;margin-left:125.95pt;margin-top:486.65pt;width:269.35pt;height:60pt;z-index:251675648" filled="f" stroked="f">
            <v:textbox>
              <w:txbxContent>
                <w:p w:rsidR="00B259CA" w:rsidRPr="00726CD7" w:rsidRDefault="00B259CA" w:rsidP="00704409">
                  <w:pPr>
                    <w:spacing w:after="0" w:line="240" w:lineRule="auto"/>
                    <w:jc w:val="both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726CD7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Многие люди приходят к этому святому месту, чтобы почтить память всех, кому мы обязаны жизнью.</w:t>
                  </w:r>
                </w:p>
                <w:p w:rsidR="00B259CA" w:rsidRDefault="00B259CA"/>
              </w:txbxContent>
            </v:textbox>
          </v:shape>
        </w:pict>
      </w:r>
      <w:r w:rsidR="00393E07">
        <w:rPr>
          <w:noProof/>
        </w:rPr>
        <w:pict>
          <v:shape id="_x0000_s1048" type="#_x0000_t202" style="position:absolute;left:0;text-align:left;margin-left:421.3pt;margin-top:636.65pt;width:117.8pt;height:21pt;z-index:251685888" filled="f" stroked="f">
            <v:textbox>
              <w:txbxContent>
                <w:p w:rsidR="00D935B7" w:rsidRPr="00D935B7" w:rsidRDefault="00D935B7" w:rsidP="00D935B7">
                  <w:pPr>
                    <w:jc w:val="center"/>
                    <w:rPr>
                      <w:b/>
                      <w:color w:val="00B050"/>
                      <w:sz w:val="24"/>
                      <w:szCs w:val="24"/>
                    </w:rPr>
                  </w:pPr>
                  <w:r w:rsidRPr="00D935B7">
                    <w:rPr>
                      <w:b/>
                      <w:color w:val="00B050"/>
                      <w:sz w:val="24"/>
                      <w:szCs w:val="24"/>
                    </w:rPr>
                    <w:t>Цветок жизни</w:t>
                  </w:r>
                </w:p>
              </w:txbxContent>
            </v:textbox>
          </v:shape>
        </w:pict>
      </w:r>
      <w:r w:rsidR="00393E07">
        <w:rPr>
          <w:noProof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5450205</wp:posOffset>
            </wp:positionH>
            <wp:positionV relativeFrom="paragraph">
              <wp:posOffset>6066155</wp:posOffset>
            </wp:positionV>
            <wp:extent cx="1447800" cy="2114550"/>
            <wp:effectExtent l="19050" t="0" r="0" b="0"/>
            <wp:wrapSquare wrapText="bothSides"/>
            <wp:docPr id="9" name="Рисунок 3" descr="F:\Картинки ВОВ\Flower_of_Life_%28Memorial%29_general_view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 descr="F:\Картинки ВОВ\Flower_of_Life_%28Memorial%29_general_view.jpg"/>
                    <pic:cNvPicPr/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21145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393E07">
        <w:rPr>
          <w:noProof/>
        </w:rPr>
        <w:pict>
          <v:shape id="_x0000_s1044" type="#_x0000_t202" style="position:absolute;left:0;text-align:left;margin-left:407.05pt;margin-top:366.65pt;width:142.1pt;height:108pt;z-index:251678720;mso-position-horizontal-relative:text;mso-position-vertical-relative:text" filled="f" stroked="f">
            <v:textbox>
              <w:txbxContent>
                <w:p w:rsidR="00704409" w:rsidRPr="00C71B6D" w:rsidRDefault="00704409" w:rsidP="00C71B6D">
                  <w:pPr>
                    <w:spacing w:after="0" w:line="240" w:lineRule="auto"/>
                    <w:jc w:val="both"/>
                    <w:rPr>
                      <w:rFonts w:ascii="Arno Pro Light Display" w:hAnsi="Arno Pro Light Display"/>
                      <w:b/>
                      <w:sz w:val="24"/>
                      <w:szCs w:val="24"/>
                    </w:rPr>
                  </w:pPr>
                  <w:r w:rsidRPr="00C71B6D">
                    <w:rPr>
                      <w:rFonts w:ascii="Arno Pro Light Display" w:hAnsi="Arno Pro Light Display"/>
                      <w:b/>
                      <w:color w:val="00B050"/>
                      <w:sz w:val="24"/>
                      <w:szCs w:val="24"/>
                    </w:rPr>
                    <w:t xml:space="preserve">Ваня Григорьев </w:t>
                  </w:r>
                  <w:r w:rsidRPr="00C71B6D">
                    <w:rPr>
                      <w:rFonts w:ascii="Arno Pro Light Display" w:hAnsi="Arno Pro Light Display"/>
                      <w:b/>
                      <w:sz w:val="24"/>
                      <w:szCs w:val="24"/>
                    </w:rPr>
                    <w:t>с</w:t>
                  </w:r>
                  <w:r w:rsidRPr="00C71B6D">
                    <w:rPr>
                      <w:rFonts w:ascii="Arno Pro Light Display" w:hAnsi="Arno Pro Light Display"/>
                      <w:b/>
                      <w:color w:val="00B050"/>
                      <w:sz w:val="24"/>
                      <w:szCs w:val="24"/>
                    </w:rPr>
                    <w:t xml:space="preserve"> Толей Пухтеевым</w:t>
                  </w:r>
                  <w:r w:rsidRPr="00C71B6D">
                    <w:rPr>
                      <w:rFonts w:ascii="Arno Pro Light Display" w:hAnsi="Arno Pro Light Display"/>
                      <w:b/>
                      <w:sz w:val="24"/>
                      <w:szCs w:val="24"/>
                    </w:rPr>
                    <w:t xml:space="preserve"> нарушили приказ оккупантов и оправились на поиски еды. Их задержали сразу</w:t>
                  </w:r>
                  <w:r w:rsidR="00C71B6D" w:rsidRPr="00C71B6D">
                    <w:rPr>
                      <w:rFonts w:ascii="Arno Pro Light Display" w:hAnsi="Arno Pro Light Display"/>
                      <w:b/>
                      <w:sz w:val="24"/>
                      <w:szCs w:val="24"/>
                    </w:rPr>
                    <w:t xml:space="preserve">…  </w:t>
                  </w:r>
                  <w:r w:rsidR="00C71B6D" w:rsidRPr="00C71B6D">
                    <w:rPr>
                      <w:rFonts w:ascii="Arno Pro Light Display" w:hAnsi="Arno Pro Light Display"/>
                      <w:b/>
                      <w:color w:val="0070C0"/>
                      <w:sz w:val="24"/>
                      <w:szCs w:val="24"/>
                    </w:rPr>
                    <w:t>стр. 4</w:t>
                  </w:r>
                </w:p>
                <w:p w:rsidR="00704409" w:rsidRPr="00C71B6D" w:rsidRDefault="00704409">
                  <w:pPr>
                    <w:rPr>
                      <w:sz w:val="24"/>
                      <w:szCs w:val="24"/>
                    </w:rPr>
                  </w:pPr>
                </w:p>
              </w:txbxContent>
            </v:textbox>
          </v:shape>
        </w:pict>
      </w:r>
      <w:r w:rsidR="00393E07">
        <w:rPr>
          <w:noProof/>
        </w:rPr>
        <w:pict>
          <v:shape id="_x0000_s1045" type="#_x0000_t202" style="position:absolute;left:0;text-align:left;margin-left:-2.85pt;margin-top:348.65pt;width:148.5pt;height:75.8pt;z-index:251681792;mso-position-horizontal-relative:text;mso-position-vertical-relative:text" filled="f" stroked="f">
            <v:textbox style="mso-next-textbox:#_x0000_s1045">
              <w:txbxContent>
                <w:p w:rsidR="00C71B6D" w:rsidRPr="00C71B6D" w:rsidRDefault="00C71B6D" w:rsidP="00393E07">
                  <w:pPr>
                    <w:jc w:val="center"/>
                    <w:rPr>
                      <w:rFonts w:ascii="Times New Roman" w:hAnsi="Times New Roman" w:cs="Times New Roman"/>
                      <w:b/>
                      <w:color w:val="0070C0"/>
                      <w:sz w:val="24"/>
                      <w:szCs w:val="24"/>
                    </w:rPr>
                  </w:pPr>
                  <w:r w:rsidRPr="00C71B6D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 xml:space="preserve">Тогда ей было всего 18 лет. Она была единственная девушка в полку… </w:t>
                  </w:r>
                  <w:r w:rsidRPr="00C71B6D">
                    <w:rPr>
                      <w:rFonts w:ascii="Times New Roman" w:hAnsi="Times New Roman" w:cs="Times New Roman"/>
                      <w:b/>
                      <w:color w:val="0070C0"/>
                      <w:sz w:val="24"/>
                      <w:szCs w:val="24"/>
                    </w:rPr>
                    <w:t>стр. 6-7</w:t>
                  </w:r>
                </w:p>
              </w:txbxContent>
            </v:textbox>
          </v:shape>
        </w:pict>
      </w:r>
      <w:r w:rsidR="00393E07">
        <w:rPr>
          <w:noProof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1972945</wp:posOffset>
            </wp:positionH>
            <wp:positionV relativeFrom="paragraph">
              <wp:posOffset>3532505</wp:posOffset>
            </wp:positionV>
            <wp:extent cx="2924810" cy="2533650"/>
            <wp:effectExtent l="38100" t="57150" r="123190" b="95250"/>
            <wp:wrapSquare wrapText="bothSides"/>
            <wp:docPr id="4" name="Рисунок 14" descr="Изображение 045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 045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24810" cy="2533650"/>
                    </a:xfrm>
                    <a:prstGeom prst="rect">
                      <a:avLst/>
                    </a:prstGeom>
                    <a:ln w="38100" cap="sq">
                      <a:solidFill>
                        <a:schemeClr val="tx2">
                          <a:lumMod val="40000"/>
                          <a:lumOff val="60000"/>
                        </a:schemeClr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393E07">
        <w:rPr>
          <w:noProof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-93345</wp:posOffset>
            </wp:positionH>
            <wp:positionV relativeFrom="paragraph">
              <wp:posOffset>5608955</wp:posOffset>
            </wp:positionV>
            <wp:extent cx="1346835" cy="1447800"/>
            <wp:effectExtent l="19050" t="0" r="5715" b="0"/>
            <wp:wrapSquare wrapText="bothSides"/>
            <wp:docPr id="11" name="Рисунок 1" descr="C:\Documents and Settings\Татьяна Михайловна\Рабочий стол\0_24e8e_2daa308a_X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Татьяна Михайловна\Рабочий стол\0_24e8e_2daa308a_XL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6835" cy="1447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93E07">
        <w:rPr>
          <w:noProof/>
        </w:rPr>
        <w:pict>
          <v:shape id="_x0000_s1046" type="#_x0000_t202" style="position:absolute;left:0;text-align:left;margin-left:45.85pt;margin-top:566.15pt;width:179.55pt;height:103.05pt;z-index:251682816;mso-position-horizontal-relative:text;mso-position-vertical-relative:text" filled="f" stroked="f">
            <v:textbox style="mso-next-textbox:#_x0000_s1046">
              <w:txbxContent>
                <w:p w:rsidR="00726CD7" w:rsidRPr="00726CD7" w:rsidRDefault="00726CD7" w:rsidP="00726CD7">
                  <w:pPr>
                    <w:jc w:val="both"/>
                    <w:rPr>
                      <w:rFonts w:ascii="Times New Roman" w:hAnsi="Times New Roman" w:cs="Times New Roman"/>
                      <w:b/>
                    </w:rPr>
                  </w:pPr>
                  <w:r w:rsidRPr="00726CD7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В 1981 году Галина Павловна решила узнать всё возможное о своем погибшем отце. Она отправила письмо в Минский район</w:t>
                  </w: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 xml:space="preserve">… </w:t>
                  </w:r>
                  <w:r w:rsidRPr="00726CD7">
                    <w:rPr>
                      <w:rFonts w:ascii="Times New Roman" w:hAnsi="Times New Roman" w:cs="Times New Roman"/>
                      <w:b/>
                      <w:color w:val="0070C0"/>
                      <w:sz w:val="24"/>
                      <w:szCs w:val="24"/>
                    </w:rPr>
                    <w:t>стр.3</w:t>
                  </w:r>
                </w:p>
              </w:txbxContent>
            </v:textbox>
          </v:shape>
        </w:pict>
      </w:r>
      <w:r w:rsidR="00393E07">
        <w:rPr>
          <w:noProof/>
        </w:rPr>
        <w:pict>
          <v:shape id="_x0000_s1047" type="#_x0000_t202" style="position:absolute;left:0;text-align:left;margin-left:241.75pt;margin-top:566.15pt;width:179.55pt;height:103.05pt;z-index:251683840;mso-position-horizontal-relative:text;mso-position-vertical-relative:text" filled="f" stroked="f">
            <v:textbox>
              <w:txbxContent>
                <w:p w:rsidR="00726CD7" w:rsidRPr="00726CD7" w:rsidRDefault="00726CD7" w:rsidP="00726CD7">
                  <w:pPr>
                    <w:jc w:val="both"/>
                    <w:rPr>
                      <w:rFonts w:ascii="Times New Roman" w:hAnsi="Times New Roman" w:cs="Times New Roman"/>
                      <w:b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Учащиеся 10 класса создали</w:t>
                  </w:r>
                  <w:r w:rsidR="00292DB5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 xml:space="preserve"> мультимедиа </w:t>
                  </w: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 xml:space="preserve"> презентации</w:t>
                  </w:r>
                  <w:r w:rsidR="00292DB5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,</w:t>
                  </w: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 xml:space="preserve"> посвященные 65-й годовщине Великой Победы … </w:t>
                  </w:r>
                  <w:r w:rsidRPr="00726CD7">
                    <w:rPr>
                      <w:rFonts w:ascii="Times New Roman" w:hAnsi="Times New Roman" w:cs="Times New Roman"/>
                      <w:b/>
                      <w:color w:val="0070C0"/>
                      <w:sz w:val="24"/>
                      <w:szCs w:val="24"/>
                    </w:rPr>
                    <w:t>стр.</w:t>
                  </w:r>
                  <w:r w:rsidR="00292DB5">
                    <w:rPr>
                      <w:rFonts w:ascii="Times New Roman" w:hAnsi="Times New Roman" w:cs="Times New Roman"/>
                      <w:b/>
                      <w:color w:val="0070C0"/>
                      <w:sz w:val="24"/>
                      <w:szCs w:val="24"/>
                    </w:rPr>
                    <w:t>5</w:t>
                  </w:r>
                </w:p>
              </w:txbxContent>
            </v:textbox>
          </v:shape>
        </w:pict>
      </w:r>
      <w:r w:rsidR="00393E07">
        <w:rPr>
          <w:noProof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230505</wp:posOffset>
            </wp:positionH>
            <wp:positionV relativeFrom="paragraph">
              <wp:posOffset>2503805</wp:posOffset>
            </wp:positionV>
            <wp:extent cx="1126490" cy="1677035"/>
            <wp:effectExtent l="57150" t="19050" r="111760" b="75565"/>
            <wp:wrapSquare wrapText="bothSides"/>
            <wp:docPr id="6" name="Рисунок 2" descr="Сызрань000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Сызрань000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t="4346" r="3885" b="51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6490" cy="1677035"/>
                    </a:xfrm>
                    <a:prstGeom prst="rect">
                      <a:avLst/>
                    </a:prstGeom>
                    <a:ln w="3175" cap="sq"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D935B7">
        <w:rPr>
          <w:noProof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5450205</wp:posOffset>
            </wp:positionH>
            <wp:positionV relativeFrom="paragraph">
              <wp:posOffset>2618105</wp:posOffset>
            </wp:positionV>
            <wp:extent cx="971550" cy="1866900"/>
            <wp:effectExtent l="19050" t="0" r="0" b="0"/>
            <wp:wrapSquare wrapText="bothSides"/>
            <wp:docPr id="5" name="Рисунок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5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1866900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</pic:spPr>
                </pic:pic>
              </a:graphicData>
            </a:graphic>
          </wp:anchor>
        </w:drawing>
      </w:r>
      <w:r w:rsidR="00B259CA">
        <w:rPr>
          <w:noProof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042" type="#_x0000_t136" style="position:absolute;left:0;text-align:left;margin-left:125.95pt;margin-top:185.5pt;width:253.3pt;height:81pt;z-index:251672576;mso-position-horizontal-relative:text;mso-position-vertical-relative:text" fillcolor="red" strokecolor="#943634 [2405]">
            <v:fill color2="#f93"/>
            <v:shadow on="t" color="silver" opacity="52429f"/>
            <v:textpath style="font-family:&quot;Monotype Corsiva&quot;;font-size:24pt;v-text-kern:t" trim="t" fitpath="t" string="Читайте &#10;в этом номере:"/>
            <w10:wrap type="square"/>
          </v:shape>
        </w:pict>
      </w:r>
      <w:r w:rsidR="00B259CA">
        <w:rPr>
          <w:noProof/>
        </w:rPr>
        <w:pict>
          <v:group id="_x0000_s1031" style="position:absolute;left:0;text-align:left;margin-left:465.15pt;margin-top:-3.1pt;width:72.3pt;height:82.15pt;z-index:251666432;mso-position-horizontal-relative:text;mso-position-vertical-relative:text" coordorigin="8370,7951" coordsize="2085,2594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Рисунок 0" o:spid="_x0000_s1032" type="#_x0000_t75" alt="kolokolchik.jpg" style="position:absolute;left:8505;top:8475;width:1845;height:1845;visibility:visible;mso-wrap-distance-top:.96pt;mso-wrap-distance-right:9.66pt;mso-wrap-distance-bottom:1.26pt" o:gfxdata="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">
              <v:imagedata r:id="rId11" o:title=""/>
              <o:lock v:ext="edit" aspectratio="f"/>
            </v:shape>
            <v:shapetype id="_x0000_t144" coordsize="21600,21600" o:spt="144" adj="11796480" path="al10800,10800,10800,10800@2@14e">
              <v:formulas>
                <v:f eqn="val #1"/>
                <v:f eqn="val #0"/>
                <v:f eqn="sum 0 0 #0"/>
                <v:f eqn="sumangle #0 0 180"/>
                <v:f eqn="sumangle #0 0 90"/>
                <v:f eqn="prod @4 2 1"/>
                <v:f eqn="sumangle #0 90 0"/>
                <v:f eqn="prod @6 2 1"/>
                <v:f eqn="abs #0"/>
                <v:f eqn="sumangle @8 0 90"/>
                <v:f eqn="if @9 @7 @5"/>
                <v:f eqn="sumangle @10 0 360"/>
                <v:f eqn="if @10 @11 @10"/>
                <v:f eqn="sumangle @12 0 360"/>
                <v:f eqn="if @12 @13 @12"/>
                <v:f eqn="sum 0 0 @14"/>
                <v:f eqn="val 10800"/>
                <v:f eqn="cos 10800 #0"/>
                <v:f eqn="sin 10800 #0"/>
                <v:f eqn="sum @17 10800 0"/>
                <v:f eqn="sum @18 10800 0"/>
                <v:f eqn="sum 10800 0 @17"/>
                <v:f eqn="if @9 0 21600"/>
                <v:f eqn="sum 10800 0 @18"/>
              </v:formulas>
              <v:path textpathok="t" o:connecttype="custom" o:connectlocs="10800,@22;@19,@20;@21,@20"/>
              <v:textpath on="t" style="v-text-kern:t" fitpath="t"/>
              <v:handles>
                <v:h position="@16,#0" polar="10800,10800"/>
              </v:handles>
              <o:lock v:ext="edit" text="t" shapetype="t"/>
            </v:shapetype>
            <v:shape id="_x0000_s1033" type="#_x0000_t144" style="position:absolute;left:8505;top:8348;width:1845;height:2197" adj="-11201023" fillcolor="#9400ed" strokecolor="#eaeaea" strokeweight="1pt">
              <v:fill color2="blue" angle="-90" colors="0 #a603ab;13763f #0819fb;22938f #1a8d48;34079f yellow;47841f #ee3f17;57672f #e81766;1 #a603ab" method="none" type="gradient"/>
              <v:shadow type="perspective" color="silver" opacity="52429f" origin="-.5,.5" matrix=",46340f,,.5,,-4768371582e-16"/>
              <v:textpath style="font-family:&quot;Arial Black&quot;" fitshape="t" trim="t" string="Сельцовская"/>
            </v:shape>
            <v:shapetype id="_x0000_t145" coordsize="21600,21600" o:spt="145" path="al10800,10800,10800,10800@3@15e">
              <v:formulas>
                <v:f eqn="val #1"/>
                <v:f eqn="val #0"/>
                <v:f eqn="sum 0 0 #0"/>
                <v:f eqn="sumangle #0 0 180"/>
                <v:f eqn="sumangle #0 0 90"/>
                <v:f eqn="prod @4 2 1"/>
                <v:f eqn="sumangle #0 90 0"/>
                <v:f eqn="prod @6 2 1"/>
                <v:f eqn="abs #0"/>
                <v:f eqn="sumangle @8 0 90"/>
                <v:f eqn="if @9 @7 @5"/>
                <v:f eqn="sumangle @10 0 360"/>
                <v:f eqn="if @10 @11 @10"/>
                <v:f eqn="sumangle @12 0 360"/>
                <v:f eqn="if @12 @13 @12"/>
                <v:f eqn="sum 0 0 @14"/>
                <v:f eqn="val 10800"/>
                <v:f eqn="cos 10800 #0"/>
                <v:f eqn="sin 10800 #0"/>
                <v:f eqn="sum @17 10800 0"/>
                <v:f eqn="sum @18 10800 0"/>
                <v:f eqn="sum 10800 0 @17"/>
                <v:f eqn="if @9 0 21600"/>
                <v:f eqn="sum 10800 0 @18"/>
              </v:formulas>
              <v:path textpathok="t" o:connecttype="custom" o:connectlocs="10800,@22;@19,@20;@21,@20"/>
              <v:textpath on="t" style="v-text-kern:t" fitpath="t"/>
              <v:handles>
                <v:h position="@16,#0" polar="10800,10800"/>
              </v:handles>
              <o:lock v:ext="edit" text="t" shapetype="t"/>
            </v:shapetype>
            <v:shape id="_x0000_s1034" type="#_x0000_t145" style="position:absolute;left:8370;top:7951;width:2085;height:2594" adj="712451" fillcolor="#9400ed" strokecolor="#eaeaea" strokeweight="1pt">
              <v:fill color2="blue" angle="-90" colors="0 #a603ab;13763f #0819fb;22938f #1a8d48;34079f yellow;47841f #ee3f17;57672f #e81766;1 #a603ab" method="none" type="gradient"/>
              <v:shadow type="perspective" color="silver" opacity="52429f" origin="-.5,.5" matrix=",46340f,,.5,,-4768371582e-16"/>
              <v:textpath style="font-family:&quot;Arial Black&quot;" fitshape="t" trim="t" string="средняя школа"/>
            </v:shape>
          </v:group>
        </w:pict>
      </w:r>
      <w:r w:rsidR="00937DCF">
        <w:rPr>
          <w:noProof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48895</wp:posOffset>
            </wp:positionH>
            <wp:positionV relativeFrom="paragraph">
              <wp:posOffset>9027160</wp:posOffset>
            </wp:positionV>
            <wp:extent cx="1932940" cy="474345"/>
            <wp:effectExtent l="38100" t="209550" r="29210" b="192405"/>
            <wp:wrapSquare wrapText="bothSides"/>
            <wp:docPr id="8" name="Рисунок 1" descr="C:\Documents and Settings\Ростик\Мои документы\мама\шк планета\log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Ростик\Мои документы\мама\шк планета\logo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 rot="20852164">
                      <a:off x="0" y="0"/>
                      <a:ext cx="1932940" cy="47434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sx="1000" sy="1000" algn="tl" rotWithShape="0">
                        <a:srgbClr val="333333"/>
                      </a:outerShdw>
                    </a:effectLst>
                  </pic:spPr>
                </pic:pic>
              </a:graphicData>
            </a:graphic>
          </wp:anchor>
        </w:drawing>
      </w:r>
      <w:r w:rsidR="007F51DE">
        <w:rPr>
          <w:noProof/>
        </w:rPr>
        <w:pict>
          <v:shape id="_x0000_s1040" type="#_x0000_t202" style="position:absolute;left:0;text-align:left;margin-left:155.2pt;margin-top:704.9pt;width:382.95pt;height:51.9pt;z-index:251669504;mso-position-horizontal-relative:text;mso-position-vertical-relative:text" filled="f" stroked="f">
            <v:textbox>
              <w:txbxContent>
                <w:p w:rsidR="000A2357" w:rsidRPr="00C74953" w:rsidRDefault="000A2357" w:rsidP="000A2357">
                  <w:pPr>
                    <w:spacing w:after="0" w:line="240" w:lineRule="auto"/>
                    <w:contextualSpacing/>
                    <w:rPr>
                      <w:color w:val="0000FF"/>
                      <w:sz w:val="24"/>
                      <w:szCs w:val="24"/>
                    </w:rPr>
                  </w:pPr>
                  <w:r w:rsidRPr="00C74953">
                    <w:rPr>
                      <w:color w:val="0000FF"/>
                    </w:rPr>
                    <w:t>Гл. редактор – Павлова В.К.</w:t>
                  </w:r>
                  <w:r w:rsidRPr="00C74953">
                    <w:rPr>
                      <w:color w:val="0000FF"/>
                    </w:rPr>
                    <w:tab/>
                  </w:r>
                  <w:r w:rsidRPr="00C74953">
                    <w:rPr>
                      <w:color w:val="0000FF"/>
                    </w:rPr>
                    <w:tab/>
                  </w:r>
                  <w:r w:rsidRPr="00C74953">
                    <w:rPr>
                      <w:color w:val="9900FF"/>
                      <w:sz w:val="24"/>
                      <w:szCs w:val="24"/>
                    </w:rPr>
                    <w:t>Газета выходит один раз в месяц</w:t>
                  </w:r>
                </w:p>
                <w:p w:rsidR="000A2357" w:rsidRPr="00C74953" w:rsidRDefault="000A2357" w:rsidP="00C74953">
                  <w:pPr>
                    <w:spacing w:after="0" w:line="240" w:lineRule="auto"/>
                    <w:ind w:left="3540" w:hanging="3540"/>
                    <w:contextualSpacing/>
                    <w:rPr>
                      <w:color w:val="0000FF"/>
                    </w:rPr>
                  </w:pPr>
                  <w:r w:rsidRPr="00C74953">
                    <w:rPr>
                      <w:color w:val="0000FF"/>
                    </w:rPr>
                    <w:t>Редактор – Шаманина Т.М.</w:t>
                  </w:r>
                  <w:r w:rsidRPr="00C74953">
                    <w:rPr>
                      <w:color w:val="0000FF"/>
                    </w:rPr>
                    <w:tab/>
                  </w:r>
                  <w:r w:rsidRPr="00C74953">
                    <w:rPr>
                      <w:color w:val="0000FF"/>
                    </w:rPr>
                    <w:tab/>
                    <w:t>Дизайн и оформление – Киндратышин О.Н.</w:t>
                  </w:r>
                  <w:r w:rsidR="00C74953" w:rsidRPr="00C74953">
                    <w:rPr>
                      <w:color w:val="0000FF"/>
                    </w:rPr>
                    <w:t>, Киндратышин Р.В.</w:t>
                  </w:r>
                </w:p>
              </w:txbxContent>
            </v:textbox>
            <w10:wrap type="square"/>
          </v:shape>
        </w:pict>
      </w:r>
      <w:r w:rsidR="00C74953">
        <w:rPr>
          <w:noProof/>
        </w:rPr>
        <w:drawing>
          <wp:anchor distT="0" distB="0" distL="114300" distR="114300" simplePos="0" relativeHeight="251660287" behindDoc="0" locked="0" layoutInCell="1" allowOverlap="1">
            <wp:simplePos x="0" y="0"/>
            <wp:positionH relativeFrom="column">
              <wp:posOffset>20955</wp:posOffset>
            </wp:positionH>
            <wp:positionV relativeFrom="paragraph">
              <wp:posOffset>8771255</wp:posOffset>
            </wp:positionV>
            <wp:extent cx="6838950" cy="933450"/>
            <wp:effectExtent l="19050" t="0" r="0" b="0"/>
            <wp:wrapSquare wrapText="bothSides"/>
            <wp:docPr id="7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8950" cy="933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F51DE">
        <w:rPr>
          <w:noProof/>
        </w:rPr>
        <w:pict>
          <v:shapetype id="_x0000_t172" coordsize="21600,21600" o:spt="172" adj="12000" path="m0@0l21600,m,21600l21600@1e">
            <v:formulas>
              <v:f eqn="val #0"/>
              <v:f eqn="sum 21600 0 @0"/>
              <v:f eqn="prod #0 1 2"/>
              <v:f eqn="sum @2 10800 0"/>
              <v:f eqn="prod @1 1 2"/>
              <v:f eqn="sum @4 10800 0"/>
            </v:formulas>
            <v:path textpathok="t" o:connecttype="custom" o:connectlocs="10800,@2;0,@3;10800,@5;21600,@4" o:connectangles="270,180,90,0"/>
            <v:textpath on="t" fitshape="t"/>
            <v:handles>
              <v:h position="topLeft,#0" yrange="0,15429"/>
            </v:handles>
            <o:lock v:ext="edit" text="t" shapetype="t"/>
          </v:shapetype>
          <v:shape id="_x0000_s1038" type="#_x0000_t172" style="position:absolute;left:0;text-align:left;margin-left:11.25pt;margin-top:9.45pt;width:76.55pt;height:26.35pt;rotation:710523fd;z-index:251668480;mso-position-horizontal-relative:text;mso-position-vertical-relative:text" fillcolor="#00b0f0" strokecolor="#0070c0">
            <v:shadow color="#868686"/>
            <v:textpath style="font-family:&quot;Monotype Corsiva&quot;;v-text-kern:t" trim="t" fitpath="t" string="16.02.2010&#10;"/>
          </v:shape>
        </w:pict>
      </w:r>
      <w:r w:rsidR="007F51DE">
        <w:rPr>
          <w:noProof/>
        </w:rPr>
        <w:pict>
          <v:shape id="_x0000_s1037" type="#_x0000_t172" style="position:absolute;left:0;text-align:left;margin-left:155.2pt;margin-top:67.35pt;width:78pt;height:76.15pt;rotation:604476fd;z-index:251667456;mso-position-horizontal-relative:text;mso-position-vertical-relative:text" fillcolor="#548dd4 [1951]" strokecolor="#00b0f0">
            <v:shadow color="#868686"/>
            <v:textpath style="font-family:&quot;Monotype Corsiva&quot;;v-text-kern:t" trim="t" fitpath="t" string="№ 8"/>
          </v:shape>
        </w:pict>
      </w:r>
      <w:r w:rsidR="00F201EF">
        <w:rPr>
          <w:noProof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81915</wp:posOffset>
            </wp:positionH>
            <wp:positionV relativeFrom="paragraph">
              <wp:posOffset>234315</wp:posOffset>
            </wp:positionV>
            <wp:extent cx="3496310" cy="858520"/>
            <wp:effectExtent l="38100" t="323850" r="27940" b="303530"/>
            <wp:wrapSquare wrapText="bothSides"/>
            <wp:docPr id="2" name="Рисунок 1" descr="C:\Documents and Settings\Ростик\Мои документы\мама\шк планета\log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Ростик\Мои документы\мама\шк планета\logo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 rot="20852164">
                      <a:off x="0" y="0"/>
                      <a:ext cx="3496310" cy="85852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F201EF">
        <w:rPr>
          <w:noProof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-102870</wp:posOffset>
            </wp:positionH>
            <wp:positionV relativeFrom="paragraph">
              <wp:posOffset>100965</wp:posOffset>
            </wp:positionV>
            <wp:extent cx="6924675" cy="1800225"/>
            <wp:effectExtent l="19050" t="0" r="9525" b="0"/>
            <wp:wrapSquare wrapText="bothSides"/>
            <wp:docPr id="3" name="Рисунок 2" descr="шк пл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шк пл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24675" cy="1800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9B4AA0" w:rsidSect="004A5C7A">
      <w:headerReference w:type="default" r:id="rId15"/>
      <w:pgSz w:w="11906" w:h="16838"/>
      <w:pgMar w:top="567" w:right="567" w:bottom="1134" w:left="56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E77AA" w:rsidRDefault="00EE77AA" w:rsidP="004A5C7A">
      <w:pPr>
        <w:spacing w:after="0" w:line="240" w:lineRule="auto"/>
      </w:pPr>
      <w:r>
        <w:separator/>
      </w:r>
    </w:p>
  </w:endnote>
  <w:endnote w:type="continuationSeparator" w:id="0">
    <w:p w:rsidR="00EE77AA" w:rsidRDefault="00EE77AA" w:rsidP="004A5C7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Arno Pro Light Display">
    <w:altName w:val="Times New Roman"/>
    <w:panose1 w:val="00000000000000000000"/>
    <w:charset w:val="00"/>
    <w:family w:val="roman"/>
    <w:notTrueType/>
    <w:pitch w:val="variable"/>
    <w:sig w:usb0="00000001" w:usb1="00000001" w:usb2="00000000" w:usb3="00000000" w:csb0="0000019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E77AA" w:rsidRDefault="00EE77AA" w:rsidP="004A5C7A">
      <w:pPr>
        <w:spacing w:after="0" w:line="240" w:lineRule="auto"/>
      </w:pPr>
      <w:r>
        <w:separator/>
      </w:r>
    </w:p>
  </w:footnote>
  <w:footnote w:type="continuationSeparator" w:id="0">
    <w:p w:rsidR="00EE77AA" w:rsidRDefault="00EE77AA" w:rsidP="004A5C7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A5C7A" w:rsidRDefault="007F51DE" w:rsidP="004A5C7A">
    <w:pPr>
      <w:pStyle w:val="a5"/>
      <w:jc w:val="center"/>
    </w:pPr>
    <w:r w:rsidRPr="007F51DE">
      <w:rPr>
        <w:rFonts w:ascii="Monotype Corsiva" w:hAnsi="Monotype Corsiva"/>
        <w:noProof/>
        <w:sz w:val="32"/>
        <w:szCs w:val="32"/>
        <w:lang w:eastAsia="ru-RU"/>
      </w:rPr>
      <w:pict>
        <v:group id="_x0000_s2049" style="position:absolute;left:0;text-align:left;margin-left:1.65pt;margin-top:10.35pt;width:535.5pt;height:.05pt;z-index:251658240" coordorigin="600,915" coordsize="10710,1"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2050" type="#_x0000_t32" style="position:absolute;left:600;top:915;width:2160;height:1" o:connectortype="straight" strokecolor="black [3213]" strokeweight="2.25pt">
            <v:shadow on="t" opacity=".5" offset="6pt,-6pt"/>
          </v:shape>
          <v:shape id="_x0000_s2051" type="#_x0000_t32" style="position:absolute;left:9135;top:916;width:2175;height:0" o:connectortype="straight" strokecolor="black [3213]" strokeweight="2.25pt">
            <v:shadow on="t" opacity=".5" offset="-6pt,-6pt"/>
          </v:shape>
        </v:group>
      </w:pict>
    </w:r>
    <w:r w:rsidR="004A5C7A">
      <w:rPr>
        <w:rFonts w:ascii="Monotype Corsiva" w:hAnsi="Monotype Corsiva"/>
        <w:sz w:val="32"/>
        <w:szCs w:val="32"/>
      </w:rPr>
      <w:t>Ч</w:t>
    </w:r>
    <w:r w:rsidR="004A5C7A" w:rsidRPr="00A46B16">
      <w:rPr>
        <w:rFonts w:ascii="Monotype Corsiva" w:hAnsi="Monotype Corsiva"/>
        <w:sz w:val="32"/>
        <w:szCs w:val="32"/>
      </w:rPr>
      <w:t>итайте</w:t>
    </w:r>
    <w:r w:rsidR="004A5C7A">
      <w:rPr>
        <w:rFonts w:ascii="Monotype Corsiva" w:hAnsi="Monotype Corsiva"/>
        <w:sz w:val="32"/>
        <w:szCs w:val="32"/>
      </w:rPr>
      <w:t>!</w:t>
    </w:r>
    <w:r w:rsidR="004A5C7A" w:rsidRPr="00A46B16">
      <w:rPr>
        <w:rFonts w:ascii="Monotype Corsiva" w:hAnsi="Monotype Corsiva"/>
        <w:sz w:val="32"/>
        <w:szCs w:val="32"/>
      </w:rPr>
      <w:t xml:space="preserve"> </w:t>
    </w:r>
    <w:r w:rsidR="004A5C7A">
      <w:rPr>
        <w:rFonts w:ascii="Monotype Corsiva" w:hAnsi="Monotype Corsiva"/>
        <w:sz w:val="32"/>
        <w:szCs w:val="32"/>
      </w:rPr>
      <w:t>Д</w:t>
    </w:r>
    <w:r w:rsidR="004A5C7A" w:rsidRPr="00A46B16">
      <w:rPr>
        <w:rFonts w:ascii="Monotype Corsiva" w:hAnsi="Monotype Corsiva"/>
        <w:sz w:val="32"/>
        <w:szCs w:val="32"/>
      </w:rPr>
      <w:t>умайте</w:t>
    </w:r>
    <w:r w:rsidR="004A5C7A">
      <w:rPr>
        <w:rFonts w:ascii="Monotype Corsiva" w:hAnsi="Monotype Corsiva"/>
        <w:sz w:val="32"/>
        <w:szCs w:val="32"/>
      </w:rPr>
      <w:t>!</w:t>
    </w:r>
    <w:r w:rsidR="004A5C7A" w:rsidRPr="00A46B16">
      <w:rPr>
        <w:rFonts w:ascii="Monotype Corsiva" w:hAnsi="Monotype Corsiva"/>
        <w:sz w:val="32"/>
        <w:szCs w:val="32"/>
      </w:rPr>
      <w:t xml:space="preserve"> </w:t>
    </w:r>
    <w:r w:rsidR="004A5C7A">
      <w:rPr>
        <w:rFonts w:ascii="Monotype Corsiva" w:hAnsi="Monotype Corsiva"/>
        <w:sz w:val="32"/>
        <w:szCs w:val="32"/>
      </w:rPr>
      <w:t>М</w:t>
    </w:r>
    <w:r w:rsidR="004A5C7A" w:rsidRPr="00A46B16">
      <w:rPr>
        <w:rFonts w:ascii="Monotype Corsiva" w:hAnsi="Monotype Corsiva"/>
        <w:sz w:val="32"/>
        <w:szCs w:val="32"/>
      </w:rPr>
      <w:t>ечтайте!</w: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50"/>
  <w:attachedTemplate r:id="rId1"/>
  <w:defaultTabStop w:val="708"/>
  <w:drawingGridHorizontalSpacing w:val="110"/>
  <w:displayHorizontalDrawingGridEvery w:val="2"/>
  <w:characterSpacingControl w:val="doNotCompress"/>
  <w:hdrShapeDefaults>
    <o:shapedefaults v:ext="edit" spidmax="4098">
      <o:colormenu v:ext="edit" fillcolor="none" strokecolor="none"/>
    </o:shapedefaults>
    <o:shapelayout v:ext="edit">
      <o:idmap v:ext="edit" data="2"/>
      <o:rules v:ext="edit">
        <o:r id="V:Rule3" type="connector" idref="#_x0000_s2051"/>
        <o:r id="V:Rule4" type="connector" idref="#_x0000_s2050"/>
      </o:rules>
    </o:shapelayout>
  </w:hdrShapeDefaults>
  <w:footnotePr>
    <w:footnote w:id="-1"/>
    <w:footnote w:id="0"/>
  </w:footnotePr>
  <w:endnotePr>
    <w:endnote w:id="-1"/>
    <w:endnote w:id="0"/>
  </w:endnotePr>
  <w:compat/>
  <w:rsids>
    <w:rsidRoot w:val="00704409"/>
    <w:rsid w:val="000A2357"/>
    <w:rsid w:val="00292DB5"/>
    <w:rsid w:val="00310D42"/>
    <w:rsid w:val="00393E07"/>
    <w:rsid w:val="004A5C7A"/>
    <w:rsid w:val="005A01C2"/>
    <w:rsid w:val="00634592"/>
    <w:rsid w:val="00704409"/>
    <w:rsid w:val="00726CD7"/>
    <w:rsid w:val="0077257F"/>
    <w:rsid w:val="007F51DE"/>
    <w:rsid w:val="00937DCF"/>
    <w:rsid w:val="009B4AA0"/>
    <w:rsid w:val="00B259CA"/>
    <w:rsid w:val="00BD255F"/>
    <w:rsid w:val="00C71B6D"/>
    <w:rsid w:val="00C74953"/>
    <w:rsid w:val="00D935B7"/>
    <w:rsid w:val="00EE77AA"/>
    <w:rsid w:val="00F201EF"/>
    <w:rsid w:val="00F71E5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>
      <o:colormenu v:ext="edit" fillcolor="none" stroke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259CA"/>
    <w:rPr>
      <w:rFonts w:eastAsiaTheme="minorEastAsia"/>
      <w:lang w:eastAsia="ru-RU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A01C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A01C2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4A5C7A"/>
    <w:pPr>
      <w:tabs>
        <w:tab w:val="center" w:pos="4677"/>
        <w:tab w:val="right" w:pos="9355"/>
      </w:tabs>
      <w:spacing w:after="0" w:line="240" w:lineRule="auto"/>
    </w:pPr>
    <w:rPr>
      <w:rFonts w:eastAsiaTheme="minorHAnsi"/>
      <w:lang w:eastAsia="en-US"/>
    </w:rPr>
  </w:style>
  <w:style w:type="character" w:customStyle="1" w:styleId="a6">
    <w:name w:val="Верхний колонтитул Знак"/>
    <w:basedOn w:val="a0"/>
    <w:link w:val="a5"/>
    <w:uiPriority w:val="99"/>
    <w:semiHidden/>
    <w:rsid w:val="004A5C7A"/>
  </w:style>
  <w:style w:type="paragraph" w:styleId="a7">
    <w:name w:val="footer"/>
    <w:basedOn w:val="a"/>
    <w:link w:val="a8"/>
    <w:uiPriority w:val="99"/>
    <w:semiHidden/>
    <w:unhideWhenUsed/>
    <w:rsid w:val="004A5C7A"/>
    <w:pPr>
      <w:tabs>
        <w:tab w:val="center" w:pos="4677"/>
        <w:tab w:val="right" w:pos="9355"/>
      </w:tabs>
      <w:spacing w:after="0" w:line="240" w:lineRule="auto"/>
    </w:pPr>
    <w:rPr>
      <w:rFonts w:eastAsiaTheme="minorHAnsi"/>
      <w:lang w:eastAsia="en-US"/>
    </w:rPr>
  </w:style>
  <w:style w:type="character" w:customStyle="1" w:styleId="a8">
    <w:name w:val="Нижний колонтитул Знак"/>
    <w:basedOn w:val="a0"/>
    <w:link w:val="a7"/>
    <w:uiPriority w:val="99"/>
    <w:semiHidden/>
    <w:rsid w:val="004A5C7A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pn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header" Target="header1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F:\&#1096;&#1082;&#1086;&#1083;&#1100;&#1085;&#1072;&#1103;%20&#1087;&#1083;&#1072;&#1085;&#1077;&#1090;&#1072;\&#1086;&#1073;&#1083;&#1086;&#1078;&#1082;&#1072;%20&#1096;&#1072;&#1073;&#1083;&#1086;&#1085;.dotx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обложка шаблон</Template>
  <TotalTime>82</TotalTime>
  <Pages>1</Pages>
  <Words>3</Words>
  <Characters>18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20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Татьяна Михайловна</dc:creator>
  <cp:keywords/>
  <dc:description/>
  <cp:lastModifiedBy>Татьяна Михайловна</cp:lastModifiedBy>
  <cp:revision>3</cp:revision>
  <dcterms:created xsi:type="dcterms:W3CDTF">2010-02-15T12:10:00Z</dcterms:created>
  <dcterms:modified xsi:type="dcterms:W3CDTF">2010-02-15T13:42:00Z</dcterms:modified>
</cp:coreProperties>
</file>