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87C" w:rsidRDefault="00165A3E" w:rsidP="00ED787C">
      <w:r>
        <w:rPr>
          <w:noProof/>
          <w:lang w:eastAsia="ru-RU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18.7pt;margin-top:9.3pt;width:126.3pt;height:51pt;z-index:251665408" adj="1411,4936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9">
              <w:txbxContent>
                <w:p w:rsidR="00ED787C" w:rsidRPr="00ED787C" w:rsidRDefault="00ED787C" w:rsidP="00ED787C">
                  <w:pPr>
                    <w:rPr>
                      <w:sz w:val="24"/>
                      <w:szCs w:val="24"/>
                    </w:rPr>
                  </w:pPr>
                  <w:r w:rsidRPr="00ED787C">
                    <w:rPr>
                      <w:sz w:val="24"/>
                      <w:szCs w:val="24"/>
                    </w:rPr>
                    <w:t>Меня видно…?!?!?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4.2pt;margin-top:4.05pt;width:136.05pt;height:60pt;z-index:251661312" adj="-3096,1971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ED787C" w:rsidRDefault="00ED787C" w:rsidP="00ED787C">
                  <w:r>
                    <w:t>А мы ничего…!?!?!</w:t>
                  </w:r>
                </w:p>
              </w:txbxContent>
            </v:textbox>
          </v:shape>
        </w:pict>
      </w:r>
      <w:r w:rsidR="00ED787C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-2038985</wp:posOffset>
            </wp:positionH>
            <wp:positionV relativeFrom="paragraph">
              <wp:posOffset>251460</wp:posOffset>
            </wp:positionV>
            <wp:extent cx="2986405" cy="1971675"/>
            <wp:effectExtent l="19050" t="0" r="4445" b="0"/>
            <wp:wrapNone/>
            <wp:docPr id="7" name="Рисунок 1" descr="C:\Documents and Settings\Admin\Рабочий стол\лето 2009\Sep20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лето 2009\Sep20102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40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CF5" w:rsidRDefault="00165A3E">
      <w:r>
        <w:rPr>
          <w:noProof/>
          <w:lang w:eastAsia="ru-RU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38" type="#_x0000_t79" style="position:absolute;margin-left:185.85pt;margin-top:668.6pt;width:86.25pt;height:55.5pt;z-index:251677696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2.1pt;margin-top:688.1pt;width:102pt;height:36pt;z-index:251679744" filled="f" stroked="f">
            <v:textbox style="mso-next-textbox:#_x0000_s1040">
              <w:txbxContent>
                <w:p w:rsidR="00ED787C" w:rsidRDefault="00ED787C" w:rsidP="00ED787C">
                  <w:r>
                    <w:t>Елизарова Уля. Озеро Ильмень.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" type="#_x0000_t79" style="position:absolute;margin-left:384.6pt;margin-top:600.35pt;width:111.3pt;height:52.5pt;z-index:251676672" fillcolor="#92cddc [1944]" strokecolor="#4bacc6 [3208]" strokeweight="1pt">
            <v:fill color2="#4bacc6 [3208]" focus="50%" type="gradient"/>
            <v:shadow on="t" type="perspective" color="#205867 [1608]" offset="1pt" offset2="-3pt"/>
          </v:shape>
        </w:pict>
      </w:r>
      <w:r>
        <w:rPr>
          <w:noProof/>
          <w:lang w:eastAsia="ru-RU"/>
        </w:rPr>
        <w:pict>
          <v:shape id="_x0000_s1042" type="#_x0000_t202" style="position:absolute;margin-left:386.1pt;margin-top:618.35pt;width:114.3pt;height:50.25pt;z-index:251681792" filled="f" stroked="f">
            <v:textbox style="mso-next-textbox:#_x0000_s1042">
              <w:txbxContent>
                <w:p w:rsidR="00ED787C" w:rsidRDefault="00ED787C" w:rsidP="00ED787C">
                  <w:pPr>
                    <w:spacing w:after="0"/>
                  </w:pPr>
                  <w:r>
                    <w:t>Большакова Диана.</w:t>
                  </w:r>
                </w:p>
                <w:p w:rsidR="00ED787C" w:rsidRDefault="00ED787C" w:rsidP="00ED787C">
                  <w:pPr>
                    <w:spacing w:after="0"/>
                  </w:pPr>
                  <w:r>
                    <w:t>Анапа.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79" style="position:absolute;margin-left:65.4pt;margin-top:430.85pt;width:78.75pt;height:60.75pt;z-index:25167052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</v:shape>
        </w:pict>
      </w:r>
      <w:r>
        <w:rPr>
          <w:noProof/>
          <w:lang w:eastAsia="ru-RU"/>
        </w:rPr>
        <w:pict>
          <v:shape id="_x0000_s1027" type="#_x0000_t79" style="position:absolute;margin-left:155.1pt;margin-top:139.1pt;width:104.55pt;height:58.5pt;z-index:251662336" fillcolor="#fabf8f [1945]" strokecolor="#f79646 [3209]" strokeweight="1pt">
            <v:fill color2="#f79646 [3209]" focus="50%" type="gradient"/>
            <v:shadow on="t" type="perspective" color="#974706 [1609]" offset="1pt" offset2="-3pt"/>
          </v:shape>
        </w:pict>
      </w:r>
      <w:r>
        <w:rPr>
          <w:noProof/>
          <w:lang w:eastAsia="ru-RU"/>
        </w:rPr>
        <w:pict>
          <v:shape id="_x0000_s1030" type="#_x0000_t79" style="position:absolute;margin-left:384.6pt;margin-top:227.6pt;width:86.55pt;height:55.5pt;z-index:251666432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>
        <w:rPr>
          <w:noProof/>
          <w:lang w:eastAsia="ru-RU"/>
        </w:rPr>
        <w:pict>
          <v:shape id="_x0000_s1041" type="#_x0000_t202" style="position:absolute;margin-left:384.6pt;margin-top:244.1pt;width:90.3pt;height:34.5pt;z-index:251680768" filled="f" stroked="f">
            <v:textbox style="mso-next-textbox:#_x0000_s1041">
              <w:txbxContent>
                <w:p w:rsidR="00ED787C" w:rsidRPr="007D04F9" w:rsidRDefault="00ED787C" w:rsidP="00ED787C">
                  <w:r>
                    <w:t>Петрова Настя. Вардане.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155.1pt;margin-top:157.1pt;width:120pt;height:36pt;z-index:251663360" filled="f" stroked="f">
            <v:textbox style="mso-next-textbox:#_x0000_s1028">
              <w:txbxContent>
                <w:p w:rsidR="00ED787C" w:rsidRDefault="00ED787C" w:rsidP="00ED787C">
                  <w:r>
                    <w:t>Г. Сочи Молчанов Олег и его брат.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202" style="position:absolute;margin-left:69.6pt;margin-top:453.35pt;width:85.5pt;height:38.25pt;z-index:251671552" filled="f" stroked="f">
            <v:textbox style="mso-next-textbox:#_x0000_s1034">
              <w:txbxContent>
                <w:p w:rsidR="00ED787C" w:rsidRPr="008F254E" w:rsidRDefault="00ED787C" w:rsidP="00ED787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Калинина Алёна. Сельцо.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272.1pt;margin-top:356.6pt;width:99.75pt;height:50.25pt;z-index:251674624" filled="f" stroked="f">
            <v:textbox style="mso-next-textbox:#_x0000_s1036">
              <w:txbxContent>
                <w:p w:rsidR="00ED787C" w:rsidRDefault="00ED787C" w:rsidP="00ED787C">
                  <w:r>
                    <w:t>Надеюсь я такая же красивая,  как и эти цветы…!?!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" type="#_x0000_t106" style="position:absolute;margin-left:241.35pt;margin-top:331.85pt;width:143.25pt;height:99pt;z-index:251673600" adj="22791,24873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5">
              <w:txbxContent>
                <w:p w:rsidR="00ED787C" w:rsidRDefault="00ED787C" w:rsidP="00ED787C"/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63" style="position:absolute;margin-left:177.6pt;margin-top:453.35pt;width:129pt;height:95.25pt;z-index:251678720" adj="1348,23879" fillcolor="#c2d69b [1942]" strokecolor="#c2d69b [1942]" strokeweight="1pt">
            <v:fill color2="#eaf1dd [662]" angle="-45" focusposition="1" focussize="" focus="-50%" type="gradient"/>
            <v:shadow on="t" type="perspective" color="#4e6128 [1606]" opacity=".5" offset="1pt" offset2="-3pt"/>
            <v:textbox style="mso-next-textbox:#_x0000_s1039">
              <w:txbxContent>
                <w:p w:rsidR="00ED787C" w:rsidRDefault="00ED787C" w:rsidP="00ED787C">
                  <w:r>
                    <w:t>Надо улыбаться шире, чтобы все увидели мою улыбку…!!!</w:t>
                  </w:r>
                </w:p>
              </w:txbxContent>
            </v:textbox>
          </v:shape>
        </w:pict>
      </w:r>
      <w:r w:rsidR="00ED787C"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4307205</wp:posOffset>
            </wp:positionH>
            <wp:positionV relativeFrom="paragraph">
              <wp:posOffset>4747895</wp:posOffset>
            </wp:positionV>
            <wp:extent cx="1952625" cy="2924175"/>
            <wp:effectExtent l="19050" t="0" r="9525" b="0"/>
            <wp:wrapNone/>
            <wp:docPr id="1" name="Рисунок 2" descr="C:\Documents and Settings\Admin\Рабочий стол\лето 2009\Sep20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лето 2009\Sep20104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87C"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1411605</wp:posOffset>
            </wp:positionH>
            <wp:positionV relativeFrom="paragraph">
              <wp:posOffset>6643370</wp:posOffset>
            </wp:positionV>
            <wp:extent cx="2777490" cy="1981200"/>
            <wp:effectExtent l="19050" t="0" r="3810" b="0"/>
            <wp:wrapNone/>
            <wp:docPr id="5" name="Рисунок 3" descr="C:\Documents and Settings\Admin\Рабочий стол\лето 2009\Sep20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лето 2009\Sep20105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170.4pt;margin-top:234.35pt;width:114pt;height:78.75pt;z-index:251668480;mso-position-horizontal-relative:text;mso-position-vertical-relative:text" adj="-5182,2880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 style="mso-next-textbox:#_x0000_s1031">
              <w:txbxContent>
                <w:p w:rsidR="00ED787C" w:rsidRDefault="00ED787C" w:rsidP="00ED787C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170.4pt;margin-top:248.6pt;width:89.25pt;height:54.75pt;z-index:251669504;mso-position-horizontal-relative:text;mso-position-vertical-relative:text" filled="f" fillcolor="white [3201]" stroked="f" strokecolor="#4bacc6 [3208]" strokeweight="1pt">
            <v:stroke dashstyle="dash"/>
            <v:shadow color="#868686"/>
            <v:textbox style="mso-next-textbox:#_x0000_s1032">
              <w:txbxContent>
                <w:p w:rsidR="00ED787C" w:rsidRPr="008F254E" w:rsidRDefault="00ED787C" w:rsidP="00ED787C">
                  <w:r>
                    <w:t>Интересно…В какой из них нашли меня?!?</w:t>
                  </w:r>
                </w:p>
              </w:txbxContent>
            </v:textbox>
          </v:shape>
        </w:pict>
      </w:r>
      <w:r w:rsidR="00ED787C"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3119120</wp:posOffset>
            </wp:positionV>
            <wp:extent cx="1823720" cy="2428875"/>
            <wp:effectExtent l="19050" t="0" r="5080" b="0"/>
            <wp:wrapNone/>
            <wp:docPr id="6" name="Рисунок 1" descr="C:\Documents and Settings\Admin\Рабочий стол\Для газеты\DSC00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Для газеты\DSC00332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72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787C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4303395</wp:posOffset>
            </wp:positionH>
            <wp:positionV relativeFrom="paragraph">
              <wp:posOffset>52070</wp:posOffset>
            </wp:positionV>
            <wp:extent cx="2066925" cy="2895600"/>
            <wp:effectExtent l="19050" t="0" r="9525" b="0"/>
            <wp:wrapNone/>
            <wp:docPr id="2" name="Рисунок 2" descr="C:\Documents and Settings\Admin\Рабочий стол\лето 2009\Sep2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лето 2009\Sep20103.JPG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64CF5" w:rsidSect="009C1883">
      <w:headerReference w:type="default" r:id="rId12"/>
      <w:footerReference w:type="default" r:id="rId13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60" w:rsidRDefault="009A4D60" w:rsidP="00EF1D2C">
      <w:pPr>
        <w:spacing w:after="0" w:line="240" w:lineRule="auto"/>
      </w:pPr>
      <w:r>
        <w:separator/>
      </w:r>
    </w:p>
  </w:endnote>
  <w:endnote w:type="continuationSeparator" w:id="1">
    <w:p w:rsidR="009A4D60" w:rsidRDefault="009A4D60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D787C">
      <w:rPr>
        <w:rFonts w:ascii="Monotype Corsiva" w:hAnsi="Monotype Corsiva"/>
        <w:noProof/>
        <w:sz w:val="28"/>
        <w:szCs w:val="28"/>
      </w:rPr>
      <w:t>Игнатенко Алена,</w:t>
    </w:r>
  </w:p>
  <w:p w:rsidR="009C1883" w:rsidRPr="009C1883" w:rsidRDefault="00ED787C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>Иванова Кристина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60" w:rsidRDefault="009A4D60" w:rsidP="00EF1D2C">
      <w:pPr>
        <w:spacing w:after="0" w:line="240" w:lineRule="auto"/>
      </w:pPr>
      <w:r>
        <w:separator/>
      </w:r>
    </w:p>
  </w:footnote>
  <w:footnote w:type="continuationSeparator" w:id="1">
    <w:p w:rsidR="009A4D60" w:rsidRDefault="009A4D60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165A3E" w:rsidRPr="00165A3E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EF1D2C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 w:rsidRPr="009C1883"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8E4132">
      <w:rPr>
        <w:rFonts w:ascii="Monotype Corsiva" w:hAnsi="Monotype Corsiva"/>
        <w:color w:val="C00000"/>
        <w:sz w:val="32"/>
        <w:szCs w:val="32"/>
      </w:rPr>
      <w:t>26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8E4132">
      <w:rPr>
        <w:rFonts w:ascii="Monotype Corsiva" w:hAnsi="Monotype Corsiva"/>
        <w:color w:val="C00000"/>
        <w:sz w:val="32"/>
        <w:szCs w:val="32"/>
      </w:rPr>
      <w:t>10</w:t>
    </w:r>
    <w:r w:rsidR="00EF1D2C" w:rsidRPr="009C1883">
      <w:rPr>
        <w:rFonts w:ascii="Monotype Corsiva" w:hAnsi="Monotype Corsiva"/>
        <w:color w:val="C00000"/>
        <w:sz w:val="32"/>
        <w:szCs w:val="32"/>
      </w:rPr>
      <w:t>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B5D0E"/>
    <w:rsid w:val="00105BFA"/>
    <w:rsid w:val="00165A3E"/>
    <w:rsid w:val="005A2E11"/>
    <w:rsid w:val="008E4132"/>
    <w:rsid w:val="009A4D60"/>
    <w:rsid w:val="009C1883"/>
    <w:rsid w:val="00C64CF5"/>
    <w:rsid w:val="00EB5D0E"/>
    <w:rsid w:val="00ED787C"/>
    <w:rsid w:val="00EF1D2C"/>
    <w:rsid w:val="00EF3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  <o:rules v:ext="edit">
        <o:r id="V:Rule1" type="callout" idref="#_x0000_s1029"/>
        <o:r id="V:Rule2" type="callout" idref="#_x0000_s1026"/>
        <o:r id="V:Rule3" type="callout" idref="#_x0000_s1035"/>
        <o:r id="V:Rule4" type="callout" idref="#_x0000_s1039"/>
        <o:r id="V:Rule5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87C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72;&#1088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3D778-1B57-4A14-8A03-416E9B8E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старницы.dotx</Template>
  <TotalTime>12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Ростик</cp:lastModifiedBy>
  <cp:revision>4</cp:revision>
  <dcterms:created xsi:type="dcterms:W3CDTF">2009-10-26T12:16:00Z</dcterms:created>
  <dcterms:modified xsi:type="dcterms:W3CDTF">2011-01-07T18:28:00Z</dcterms:modified>
</cp:coreProperties>
</file>