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5BED" w:rsidRDefault="00937DCF" w:rsidP="00BB5BED">
      <w:pPr>
        <w:spacing w:after="0" w:line="24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48895</wp:posOffset>
            </wp:positionH>
            <wp:positionV relativeFrom="paragraph">
              <wp:posOffset>9027160</wp:posOffset>
            </wp:positionV>
            <wp:extent cx="1932940" cy="474345"/>
            <wp:effectExtent l="38100" t="209550" r="29210" b="192405"/>
            <wp:wrapSquare wrapText="bothSides"/>
            <wp:docPr id="8" name="Рисунок 1" descr="C:\Documents and Settings\Ростик\Мои документы\мама\шк планета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Ростик\Мои документы\мама\шк планета\log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20852164">
                      <a:off x="0" y="0"/>
                      <a:ext cx="1932940" cy="474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sx="1000" sy="1000" algn="tl" rotWithShape="0">
                        <a:srgbClr val="333333"/>
                      </a:outerShdw>
                    </a:effectLst>
                  </pic:spPr>
                </pic:pic>
              </a:graphicData>
            </a:graphic>
          </wp:anchor>
        </w:drawing>
      </w:r>
      <w:r w:rsidR="00520A1A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left:0;text-align:left;margin-left:155.2pt;margin-top:704.9pt;width:382.95pt;height:51.9pt;z-index:251669504;mso-position-horizontal-relative:text;mso-position-vertical-relative:text" filled="f" stroked="f">
            <v:textbox style="mso-next-textbox:#_x0000_s1040">
              <w:txbxContent>
                <w:p w:rsidR="000A2357" w:rsidRPr="00C74953" w:rsidRDefault="000A2357" w:rsidP="000A2357">
                  <w:pPr>
                    <w:spacing w:after="0" w:line="240" w:lineRule="auto"/>
                    <w:contextualSpacing/>
                    <w:rPr>
                      <w:color w:val="0000FF"/>
                      <w:sz w:val="24"/>
                      <w:szCs w:val="24"/>
                    </w:rPr>
                  </w:pPr>
                  <w:r w:rsidRPr="00C74953">
                    <w:rPr>
                      <w:color w:val="0000FF"/>
                    </w:rPr>
                    <w:t>Гл. редактор – Павлова В.К.</w:t>
                  </w:r>
                  <w:r w:rsidRPr="00C74953">
                    <w:rPr>
                      <w:color w:val="0000FF"/>
                    </w:rPr>
                    <w:tab/>
                  </w:r>
                  <w:r w:rsidRPr="00C74953">
                    <w:rPr>
                      <w:color w:val="0000FF"/>
                    </w:rPr>
                    <w:tab/>
                  </w:r>
                  <w:r w:rsidRPr="00C74953">
                    <w:rPr>
                      <w:color w:val="9900FF"/>
                      <w:sz w:val="24"/>
                      <w:szCs w:val="24"/>
                    </w:rPr>
                    <w:t>Газета выходит один раз в месяц</w:t>
                  </w:r>
                </w:p>
                <w:p w:rsidR="000A2357" w:rsidRPr="00C74953" w:rsidRDefault="000A2357" w:rsidP="00C74953">
                  <w:pPr>
                    <w:spacing w:after="0" w:line="240" w:lineRule="auto"/>
                    <w:ind w:left="3540" w:hanging="3540"/>
                    <w:contextualSpacing/>
                    <w:rPr>
                      <w:color w:val="0000FF"/>
                    </w:rPr>
                  </w:pPr>
                  <w:r w:rsidRPr="00C74953">
                    <w:rPr>
                      <w:color w:val="0000FF"/>
                    </w:rPr>
                    <w:t xml:space="preserve">Редактор – </w:t>
                  </w:r>
                  <w:proofErr w:type="spellStart"/>
                  <w:r w:rsidRPr="00C74953">
                    <w:rPr>
                      <w:color w:val="0000FF"/>
                    </w:rPr>
                    <w:t>Шаманина</w:t>
                  </w:r>
                  <w:proofErr w:type="spellEnd"/>
                  <w:r w:rsidRPr="00C74953">
                    <w:rPr>
                      <w:color w:val="0000FF"/>
                    </w:rPr>
                    <w:t> Т.М.</w:t>
                  </w:r>
                  <w:r w:rsidRPr="00C74953">
                    <w:rPr>
                      <w:color w:val="0000FF"/>
                    </w:rPr>
                    <w:tab/>
                  </w:r>
                  <w:r w:rsidRPr="00C74953">
                    <w:rPr>
                      <w:color w:val="0000FF"/>
                    </w:rPr>
                    <w:tab/>
                    <w:t xml:space="preserve">Дизайн и оформление – </w:t>
                  </w:r>
                  <w:proofErr w:type="spellStart"/>
                  <w:r w:rsidRPr="00C74953">
                    <w:rPr>
                      <w:color w:val="0000FF"/>
                    </w:rPr>
                    <w:t>Киндратышин</w:t>
                  </w:r>
                  <w:proofErr w:type="spellEnd"/>
                  <w:r w:rsidRPr="00C74953">
                    <w:rPr>
                      <w:color w:val="0000FF"/>
                    </w:rPr>
                    <w:t xml:space="preserve"> О.Н.</w:t>
                  </w:r>
                  <w:r w:rsidR="00C74953" w:rsidRPr="00C74953">
                    <w:rPr>
                      <w:color w:val="0000FF"/>
                    </w:rPr>
                    <w:t xml:space="preserve">, </w:t>
                  </w:r>
                  <w:proofErr w:type="spellStart"/>
                  <w:r w:rsidR="00C74953" w:rsidRPr="00C74953">
                    <w:rPr>
                      <w:color w:val="0000FF"/>
                    </w:rPr>
                    <w:t>Киндратышин</w:t>
                  </w:r>
                  <w:proofErr w:type="spellEnd"/>
                  <w:r w:rsidR="00C74953" w:rsidRPr="00C74953">
                    <w:rPr>
                      <w:color w:val="0000FF"/>
                    </w:rPr>
                    <w:t xml:space="preserve"> Р.В.</w:t>
                  </w:r>
                </w:p>
              </w:txbxContent>
            </v:textbox>
            <w10:wrap type="square"/>
          </v:shape>
        </w:pict>
      </w:r>
      <w:r w:rsidR="00C74953">
        <w:rPr>
          <w:noProof/>
          <w:lang w:eastAsia="ru-RU"/>
        </w:rPr>
        <w:drawing>
          <wp:anchor distT="0" distB="0" distL="114300" distR="114300" simplePos="0" relativeHeight="251660287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8771255</wp:posOffset>
            </wp:positionV>
            <wp:extent cx="6838950" cy="933450"/>
            <wp:effectExtent l="19050" t="0" r="0" b="0"/>
            <wp:wrapSquare wrapText="bothSides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A1A">
        <w:rPr>
          <w:noProof/>
          <w:lang w:eastAsia="ru-RU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8" type="#_x0000_t172" style="position:absolute;left:0;text-align:left;margin-left:11.25pt;margin-top:9.45pt;width:76.55pt;height:26.35pt;rotation:710523fd;z-index:251668480;mso-position-horizontal-relative:text;mso-position-vertical-relative:text" fillcolor="#00b0f0" strokecolor="#0070c0">
            <v:shadow color="#868686"/>
            <v:textpath style="font-family:&quot;Monotype Corsiva&quot;;v-text-kern:t" trim="t" fitpath="t" string="26.10.2009"/>
          </v:shape>
        </w:pict>
      </w:r>
      <w:r w:rsidR="00520A1A">
        <w:rPr>
          <w:noProof/>
          <w:lang w:eastAsia="ru-RU"/>
        </w:rPr>
        <w:pict>
          <v:shape id="_x0000_s1037" type="#_x0000_t172" style="position:absolute;left:0;text-align:left;margin-left:155.2pt;margin-top:67.35pt;width:78pt;height:76.15pt;rotation:604476fd;z-index:251667456;mso-position-horizontal-relative:text;mso-position-vertical-relative:text" fillcolor="#548dd4 [1951]" strokecolor="#00b0f0">
            <v:shadow color="#868686"/>
            <v:textpath style="font-family:&quot;Monotype Corsiva&quot;;v-text-kern:t" trim="t" fitpath="t" string="№ 6"/>
          </v:shape>
        </w:pict>
      </w:r>
      <w:r w:rsidR="00520A1A">
        <w:rPr>
          <w:noProof/>
          <w:lang w:eastAsia="ru-RU"/>
        </w:rPr>
        <w:pict>
          <v:group id="_x0000_s1031" style="position:absolute;left:0;text-align:left;margin-left:473.7pt;margin-top:-3.1pt;width:63.75pt;height:82.15pt;z-index:251666432;mso-position-horizontal-relative:text;mso-position-vertical-relative:text" coordorigin="8370,7951" coordsize="2085,259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0" o:spid="_x0000_s1032" type="#_x0000_t75" alt="kolokolchik.jpg" style="position:absolute;left:8505;top:8475;width:1845;height:1845;visibility:visible;mso-wrap-distance-top:.96pt;mso-wrap-distance-right:9.66pt;mso-wrap-distance-bottom:1.26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">
              <v:imagedata r:id="rId9" o:title=""/>
              <o:lock v:ext="edit" aspectratio="f"/>
            </v:shape>
            <v:shapetype id="_x0000_t144" coordsize="21600,21600" o:spt="144" adj="11796480" path="al10800,10800,10800,10800@2@14e">
              <v:formulas>
                <v:f eqn="val #1"/>
                <v:f eqn="val #0"/>
                <v:f eqn="sum 0 0 #0"/>
                <v:f eqn="sumangle #0 0 180"/>
                <v:f eqn="sumangle #0 0 90"/>
                <v:f eqn="prod @4 2 1"/>
                <v:f eqn="sumangle #0 90 0"/>
                <v:f eqn="prod @6 2 1"/>
                <v:f eqn="abs #0"/>
                <v:f eqn="sumangle @8 0 90"/>
                <v:f eqn="if @9 @7 @5"/>
                <v:f eqn="sumangle @10 0 360"/>
                <v:f eqn="if @10 @11 @10"/>
                <v:f eqn="sumangle @12 0 360"/>
                <v:f eqn="if @12 @13 @12"/>
                <v:f eqn="sum 0 0 @14"/>
                <v:f eqn="val 10800"/>
                <v:f eqn="cos 10800 #0"/>
                <v:f eqn="sin 10800 #0"/>
                <v:f eqn="sum @17 10800 0"/>
                <v:f eqn="sum @18 10800 0"/>
                <v:f eqn="sum 10800 0 @17"/>
                <v:f eqn="if @9 0 21600"/>
                <v:f eqn="sum 10800 0 @18"/>
              </v:formulas>
              <v:path textpathok="t" o:connecttype="custom" o:connectlocs="10800,@22;@19,@20;@21,@20"/>
              <v:textpath on="t" style="v-text-kern:t" fitpath="t"/>
              <v:handles>
                <v:h position="@16,#0" polar="10800,10800"/>
              </v:handles>
              <o:lock v:ext="edit" text="t" shapetype="t"/>
            </v:shapetype>
            <v:shape id="_x0000_s1033" type="#_x0000_t144" style="position:absolute;left:8505;top:8348;width:1845;height:2197" adj="-11201023" fillcolor="#9400ed" strokecolor="#eaeaea" strokeweight="1pt">
              <v:fill color2="blue" angle="-90" colors="0 #a603ab;13763f #0819fb;22938f #1a8d48;34079f yellow;47841f #ee3f17;57672f #e81766;1 #a603ab" method="none" type="gradient"/>
              <v:shadow type="perspective" color="silver" opacity="52429f" origin="-.5,.5" matrix=",46340f,,.5,,-4768371582e-16"/>
              <v:textpath style="font-family:&quot;Arial Black&quot;" fitshape="t" trim="t" string="Сельцовская"/>
            </v:shape>
            <v:shapetype id="_x0000_t145" coordsize="21600,21600" o:spt="145" path="al10800,10800,10800,10800@3@15e">
              <v:formulas>
                <v:f eqn="val #1"/>
                <v:f eqn="val #0"/>
                <v:f eqn="sum 0 0 #0"/>
                <v:f eqn="sumangle #0 0 180"/>
                <v:f eqn="sumangle #0 0 90"/>
                <v:f eqn="prod @4 2 1"/>
                <v:f eqn="sumangle #0 90 0"/>
                <v:f eqn="prod @6 2 1"/>
                <v:f eqn="abs #0"/>
                <v:f eqn="sumangle @8 0 90"/>
                <v:f eqn="if @9 @7 @5"/>
                <v:f eqn="sumangle @10 0 360"/>
                <v:f eqn="if @10 @11 @10"/>
                <v:f eqn="sumangle @12 0 360"/>
                <v:f eqn="if @12 @13 @12"/>
                <v:f eqn="sum 0 0 @14"/>
                <v:f eqn="val 10800"/>
                <v:f eqn="cos 10800 #0"/>
                <v:f eqn="sin 10800 #0"/>
                <v:f eqn="sum @17 10800 0"/>
                <v:f eqn="sum @18 10800 0"/>
                <v:f eqn="sum 10800 0 @17"/>
                <v:f eqn="if @9 0 21600"/>
                <v:f eqn="sum 10800 0 @18"/>
              </v:formulas>
              <v:path textpathok="t" o:connecttype="custom" o:connectlocs="10800,@22;@19,@20;@21,@20"/>
              <v:textpath on="t" style="v-text-kern:t" fitpath="t"/>
              <v:handles>
                <v:h position="@16,#0" polar="10800,10800"/>
              </v:handles>
              <o:lock v:ext="edit" text="t" shapetype="t"/>
            </v:shapetype>
            <v:shape id="_x0000_s1034" type="#_x0000_t145" style="position:absolute;left:8370;top:7951;width:2085;height:2594" adj="712451" fillcolor="#9400ed" strokecolor="#eaeaea" strokeweight="1pt">
              <v:fill color2="blue" angle="-90" colors="0 #a603ab;13763f #0819fb;22938f #1a8d48;34079f yellow;47841f #ee3f17;57672f #e81766;1 #a603ab" method="none" type="gradient"/>
              <v:shadow type="perspective" color="silver" opacity="52429f" origin="-.5,.5" matrix=",46340f,,.5,,-4768371582e-16"/>
              <v:textpath style="font-family:&quot;Arial Black&quot;" fitshape="t" trim="t" string="средняя школа"/>
            </v:shape>
          </v:group>
        </w:pict>
      </w:r>
      <w:r w:rsidR="00F201EF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234315</wp:posOffset>
            </wp:positionV>
            <wp:extent cx="3496310" cy="858520"/>
            <wp:effectExtent l="38100" t="323850" r="27940" b="303530"/>
            <wp:wrapSquare wrapText="bothSides"/>
            <wp:docPr id="2" name="Рисунок 1" descr="C:\Documents and Settings\Ростик\Мои документы\мама\шк планета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Ростик\Мои документы\мама\шк планета\log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20852164">
                      <a:off x="0" y="0"/>
                      <a:ext cx="3496310" cy="858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201EF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-102870</wp:posOffset>
            </wp:positionH>
            <wp:positionV relativeFrom="paragraph">
              <wp:posOffset>100965</wp:posOffset>
            </wp:positionV>
            <wp:extent cx="6924675" cy="1800225"/>
            <wp:effectExtent l="19050" t="0" r="9525" b="0"/>
            <wp:wrapSquare wrapText="bothSides"/>
            <wp:docPr id="3" name="Рисунок 2" descr="шк п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к пл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46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4AA0" w:rsidRPr="00467C92" w:rsidRDefault="00467C92" w:rsidP="00467C9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7C92">
        <w:rPr>
          <w:rFonts w:ascii="Times New Roman" w:hAnsi="Times New Roman" w:cs="Times New Roman"/>
          <w:sz w:val="28"/>
          <w:szCs w:val="28"/>
        </w:rPr>
        <w:t>Д</w:t>
      </w:r>
      <w:r w:rsidR="00BB5BED" w:rsidRPr="00467C92">
        <w:rPr>
          <w:rFonts w:ascii="Times New Roman" w:hAnsi="Times New Roman" w:cs="Times New Roman"/>
          <w:sz w:val="28"/>
          <w:szCs w:val="28"/>
        </w:rPr>
        <w:t>орогие ребята! В этом учебном году редакция газеты «Школьная планета»</w:t>
      </w:r>
      <w:r>
        <w:rPr>
          <w:rFonts w:ascii="Times New Roman" w:hAnsi="Times New Roman" w:cs="Times New Roman"/>
          <w:sz w:val="28"/>
          <w:szCs w:val="28"/>
        </w:rPr>
        <w:t xml:space="preserve"> продолжит свою работ</w:t>
      </w:r>
      <w:r w:rsidR="0067536C">
        <w:rPr>
          <w:rFonts w:ascii="Times New Roman" w:hAnsi="Times New Roman" w:cs="Times New Roman"/>
          <w:sz w:val="28"/>
          <w:szCs w:val="28"/>
        </w:rPr>
        <w:t>у</w:t>
      </w:r>
      <w:r w:rsidR="00BB5BED" w:rsidRPr="00467C92">
        <w:rPr>
          <w:rFonts w:ascii="Times New Roman" w:hAnsi="Times New Roman" w:cs="Times New Roman"/>
          <w:sz w:val="28"/>
          <w:szCs w:val="28"/>
        </w:rPr>
        <w:t>. В нашей газете появились две новые рубрики: «</w:t>
      </w:r>
      <w:proofErr w:type="spellStart"/>
      <w:r w:rsidR="00BB5BED" w:rsidRPr="00467C92">
        <w:rPr>
          <w:rFonts w:ascii="Times New Roman" w:hAnsi="Times New Roman" w:cs="Times New Roman"/>
          <w:sz w:val="28"/>
          <w:szCs w:val="28"/>
        </w:rPr>
        <w:t>Эрудитория</w:t>
      </w:r>
      <w:proofErr w:type="spellEnd"/>
      <w:r w:rsidR="00BB5BED" w:rsidRPr="00467C92">
        <w:rPr>
          <w:rFonts w:ascii="Times New Roman" w:hAnsi="Times New Roman" w:cs="Times New Roman"/>
          <w:sz w:val="28"/>
          <w:szCs w:val="28"/>
        </w:rPr>
        <w:t>»  и «Поздравляем с Днем рождения!».</w:t>
      </w:r>
    </w:p>
    <w:p w:rsidR="00BB5BED" w:rsidRDefault="00BB5BED" w:rsidP="00467C9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7C92">
        <w:rPr>
          <w:rFonts w:ascii="Times New Roman" w:hAnsi="Times New Roman" w:cs="Times New Roman"/>
          <w:sz w:val="28"/>
          <w:szCs w:val="28"/>
        </w:rPr>
        <w:t>Самых активных знатоков рубрики «</w:t>
      </w:r>
      <w:proofErr w:type="spellStart"/>
      <w:r w:rsidRPr="00467C92">
        <w:rPr>
          <w:rFonts w:ascii="Times New Roman" w:hAnsi="Times New Roman" w:cs="Times New Roman"/>
          <w:sz w:val="28"/>
          <w:szCs w:val="28"/>
        </w:rPr>
        <w:t>Эрудитория</w:t>
      </w:r>
      <w:proofErr w:type="spellEnd"/>
      <w:r w:rsidRPr="00467C92">
        <w:rPr>
          <w:rFonts w:ascii="Times New Roman" w:hAnsi="Times New Roman" w:cs="Times New Roman"/>
          <w:sz w:val="28"/>
          <w:szCs w:val="28"/>
        </w:rPr>
        <w:t xml:space="preserve">»  ждут призы один  раз в полугодие. Ответы отправлять </w:t>
      </w:r>
      <w:proofErr w:type="spellStart"/>
      <w:r w:rsidRPr="00467C92">
        <w:rPr>
          <w:rFonts w:ascii="Times New Roman" w:hAnsi="Times New Roman" w:cs="Times New Roman"/>
          <w:sz w:val="28"/>
          <w:szCs w:val="28"/>
        </w:rPr>
        <w:t>Киндратышин</w:t>
      </w:r>
      <w:proofErr w:type="spellEnd"/>
      <w:r w:rsidRPr="00467C92">
        <w:rPr>
          <w:rFonts w:ascii="Times New Roman" w:hAnsi="Times New Roman" w:cs="Times New Roman"/>
          <w:sz w:val="28"/>
          <w:szCs w:val="28"/>
        </w:rPr>
        <w:t xml:space="preserve"> Ростиславу или  </w:t>
      </w:r>
      <w:proofErr w:type="spellStart"/>
      <w:r w:rsidRPr="00467C92">
        <w:rPr>
          <w:rFonts w:ascii="Times New Roman" w:hAnsi="Times New Roman" w:cs="Times New Roman"/>
          <w:sz w:val="28"/>
          <w:szCs w:val="28"/>
        </w:rPr>
        <w:t>Киндратышин</w:t>
      </w:r>
      <w:proofErr w:type="spellEnd"/>
      <w:r w:rsidRPr="00467C92">
        <w:rPr>
          <w:rFonts w:ascii="Times New Roman" w:hAnsi="Times New Roman" w:cs="Times New Roman"/>
          <w:sz w:val="28"/>
          <w:szCs w:val="28"/>
        </w:rPr>
        <w:t xml:space="preserve"> О.Н.</w:t>
      </w:r>
      <w:r w:rsidR="00467C9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7C92" w:rsidRDefault="00467C92" w:rsidP="00467C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Желаем успехов!</w:t>
      </w:r>
    </w:p>
    <w:p w:rsidR="00661462" w:rsidRDefault="00520A1A" w:rsidP="00467C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8" type="#_x0000_t136" style="position:absolute;left:0;text-align:left;margin-left:84.05pt;margin-top:6.45pt;width:362pt;height:19.5pt;z-index:251678720" fillcolor="red" strokecolor="#943634">
            <v:fill color2="#f93"/>
            <v:shadow on="t" color="silver" opacity="52429f"/>
            <v:textpath style="font-family:&quot;Monotype Corsiva&quot;;font-size:24pt;v-text-kern:t" trim="t" fitpath="t" string="Читайте в этом номере:"/>
            <w10:wrap type="square"/>
          </v:shape>
        </w:pict>
      </w:r>
    </w:p>
    <w:p w:rsidR="00467C92" w:rsidRPr="00467C92" w:rsidRDefault="00467C92" w:rsidP="00467C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B5BED" w:rsidRDefault="00520A1A">
      <w:r>
        <w:rPr>
          <w:noProof/>
          <w:lang w:eastAsia="ru-RU"/>
        </w:rPr>
        <w:pict>
          <v:shape id="_x0000_s1043" type="#_x0000_t202" style="position:absolute;margin-left:281.75pt;margin-top:2pt;width:262.4pt;height:123pt;z-index:251673600" fillcolor="#e0c1ff" strokecolor="#eaf1dd">
            <v:textbox style="mso-next-textbox:#_x0000_s1043">
              <w:txbxContent>
                <w:p w:rsidR="00467C92" w:rsidRDefault="00467C92" w:rsidP="00467C92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3105150" cy="485775"/>
                        <wp:effectExtent l="19050" t="0" r="0" b="0"/>
                        <wp:docPr id="46" name="Рисунок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0075" cy="4912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67C92" w:rsidRPr="00467C92" w:rsidRDefault="00467C92" w:rsidP="00467C92">
                  <w:pPr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hAnsi="Times New Roman" w:cs="Times New Roman"/>
                    </w:rPr>
                  </w:pPr>
                  <w:r w:rsidRPr="00467C92">
                    <w:rPr>
                      <w:rFonts w:ascii="Times New Roman" w:hAnsi="Times New Roman" w:cs="Times New Roman"/>
                    </w:rPr>
                    <w:t>Все мы помним свой первый день в школе. И мы решили узнать у наших новых первоклашек их первое впечатление о школе. Вот, что мы узнали…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2" type="#_x0000_t202" style="position:absolute;margin-left:6.5pt;margin-top:2pt;width:262.4pt;height:123pt;z-index:251672576" fillcolor="#cff" strokecolor="#eaf1dd">
            <v:textbox style="mso-next-textbox:#_x0000_s1042">
              <w:txbxContent>
                <w:p w:rsidR="00467C92" w:rsidRDefault="00467C92" w:rsidP="00467C92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962275" cy="352425"/>
                        <wp:effectExtent l="19050" t="0" r="0" b="0"/>
                        <wp:docPr id="44" name="Рисунок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80613" cy="354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67C92" w:rsidRPr="00467C92" w:rsidRDefault="00467C92" w:rsidP="00467C92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eastAsia="Calibri" w:hAnsi="Times New Roman" w:cs="Times New Roman"/>
                    </w:rPr>
                  </w:pPr>
                  <w:r w:rsidRPr="00467C92">
                    <w:rPr>
                      <w:rFonts w:ascii="Times New Roman" w:eastAsia="Calibri" w:hAnsi="Times New Roman" w:cs="Times New Roman"/>
                    </w:rPr>
                    <w:t>«Этим летом я отдыхала в Крыму. Отдых был просто замечательный, но больше всего на меня произвела неизгладимое впечатление крымская природа: высокие горы, таинственные пещеры, чистое небо и синее море»</w:t>
                  </w:r>
                  <w:r>
                    <w:rPr>
                      <w:rFonts w:ascii="Times New Roman" w:hAnsi="Times New Roman"/>
                    </w:rPr>
                    <w:t>…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7" type="#_x0000_t202" style="position:absolute;margin-left:281.75pt;margin-top:279.5pt;width:262.4pt;height:123pt;z-index:251677696" fillcolor="#bef27e" strokecolor="#eaf1dd">
            <v:textbox style="mso-next-textbox:#_x0000_s1047">
              <w:txbxContent>
                <w:p w:rsidR="00467C92" w:rsidRDefault="00D909B3" w:rsidP="00467C92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3117209" cy="371475"/>
                        <wp:effectExtent l="19050" t="0" r="6991" b="0"/>
                        <wp:docPr id="55" name="Рисунок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0075" cy="374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909B3" w:rsidRPr="00240604" w:rsidRDefault="00D909B3" w:rsidP="00D909B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color w:val="3333FF"/>
                    </w:rPr>
                  </w:pPr>
                  <w:r w:rsidRPr="00240604">
                    <w:rPr>
                      <w:rFonts w:ascii="Times New Roman" w:hAnsi="Times New Roman" w:cs="Times New Roman"/>
                      <w:b/>
                      <w:color w:val="3333FF"/>
                    </w:rPr>
                    <w:t>Поздравляем в сентябре и октябре:</w:t>
                  </w:r>
                </w:p>
                <w:p w:rsidR="00D909B3" w:rsidRPr="00D909B3" w:rsidRDefault="00D909B3" w:rsidP="00D909B3">
                  <w:pPr>
                    <w:spacing w:after="0"/>
                    <w:rPr>
                      <w:rFonts w:ascii="Times New Roman" w:hAnsi="Times New Roman" w:cs="Times New Roman"/>
                    </w:rPr>
                  </w:pPr>
                  <w:r w:rsidRPr="00D909B3">
                    <w:rPr>
                      <w:rFonts w:ascii="Times New Roman" w:hAnsi="Times New Roman" w:cs="Times New Roman"/>
                    </w:rPr>
                    <w:t xml:space="preserve">Никишова С.П. </w:t>
                  </w:r>
                  <w:r>
                    <w:rPr>
                      <w:rFonts w:ascii="Times New Roman" w:hAnsi="Times New Roman" w:cs="Times New Roman"/>
                    </w:rPr>
                    <w:t xml:space="preserve">                      </w:t>
                  </w:r>
                  <w:r w:rsidRPr="00D909B3">
                    <w:rPr>
                      <w:rFonts w:ascii="Times New Roman" w:hAnsi="Times New Roman" w:cs="Times New Roman"/>
                    </w:rPr>
                    <w:t>Олина Т.А.</w:t>
                  </w:r>
                </w:p>
                <w:p w:rsidR="00D909B3" w:rsidRPr="00D909B3" w:rsidRDefault="00D909B3" w:rsidP="00D909B3">
                  <w:pPr>
                    <w:spacing w:after="0"/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D909B3">
                    <w:rPr>
                      <w:rFonts w:ascii="Times New Roman" w:hAnsi="Times New Roman" w:cs="Times New Roman"/>
                    </w:rPr>
                    <w:t>Киндратышин</w:t>
                  </w:r>
                  <w:proofErr w:type="spellEnd"/>
                  <w:r w:rsidRPr="00D909B3">
                    <w:rPr>
                      <w:rFonts w:ascii="Times New Roman" w:hAnsi="Times New Roman" w:cs="Times New Roman"/>
                    </w:rPr>
                    <w:t xml:space="preserve"> О.Н.</w:t>
                  </w:r>
                  <w:r>
                    <w:rPr>
                      <w:rFonts w:ascii="Times New Roman" w:hAnsi="Times New Roman" w:cs="Times New Roman"/>
                    </w:rPr>
                    <w:t xml:space="preserve">               </w:t>
                  </w:r>
                  <w:r w:rsidRPr="00D909B3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D909B3">
                    <w:rPr>
                      <w:rFonts w:ascii="Times New Roman" w:hAnsi="Times New Roman" w:cs="Times New Roman"/>
                    </w:rPr>
                    <w:t>Полевцова</w:t>
                  </w:r>
                  <w:proofErr w:type="spellEnd"/>
                  <w:r w:rsidRPr="00D909B3">
                    <w:rPr>
                      <w:rFonts w:ascii="Times New Roman" w:hAnsi="Times New Roman" w:cs="Times New Roman"/>
                    </w:rPr>
                    <w:t xml:space="preserve"> Л.Ю.</w:t>
                  </w:r>
                </w:p>
                <w:p w:rsidR="00D909B3" w:rsidRPr="00D909B3" w:rsidRDefault="00D909B3" w:rsidP="00D909B3">
                  <w:pPr>
                    <w:spacing w:after="0"/>
                    <w:rPr>
                      <w:rFonts w:ascii="Times New Roman" w:hAnsi="Times New Roman" w:cs="Times New Roman"/>
                    </w:rPr>
                  </w:pPr>
                  <w:r w:rsidRPr="00D909B3">
                    <w:rPr>
                      <w:rFonts w:ascii="Times New Roman" w:hAnsi="Times New Roman" w:cs="Times New Roman"/>
                    </w:rPr>
                    <w:t>Гусев А.В.</w:t>
                  </w:r>
                  <w:r>
                    <w:rPr>
                      <w:rFonts w:ascii="Times New Roman" w:hAnsi="Times New Roman" w:cs="Times New Roman"/>
                    </w:rPr>
                    <w:t xml:space="preserve">                              </w:t>
                  </w:r>
                  <w:r w:rsidRPr="00D909B3">
                    <w:rPr>
                      <w:rFonts w:ascii="Times New Roman" w:hAnsi="Times New Roman" w:cs="Times New Roman"/>
                    </w:rPr>
                    <w:t xml:space="preserve"> Елизарова Л.Б.</w:t>
                  </w:r>
                </w:p>
                <w:p w:rsidR="00D909B3" w:rsidRPr="00D909B3" w:rsidRDefault="00D909B3" w:rsidP="00D909B3">
                  <w:pPr>
                    <w:spacing w:after="0"/>
                    <w:rPr>
                      <w:rFonts w:ascii="Times New Roman" w:hAnsi="Times New Roman" w:cs="Times New Roman"/>
                      <w:b/>
                    </w:rPr>
                  </w:pPr>
                  <w:r w:rsidRPr="00D909B3">
                    <w:rPr>
                      <w:rFonts w:ascii="Times New Roman" w:hAnsi="Times New Roman" w:cs="Times New Roman"/>
                    </w:rPr>
                    <w:t>Васильева В.Н.</w:t>
                  </w:r>
                  <w:r w:rsidRPr="00D909B3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            </w:t>
                  </w:r>
                  <w:proofErr w:type="spellStart"/>
                  <w:r w:rsidRPr="00D909B3">
                    <w:rPr>
                      <w:rFonts w:ascii="Times New Roman" w:hAnsi="Times New Roman" w:cs="Times New Roman"/>
                    </w:rPr>
                    <w:t>Моренкова</w:t>
                  </w:r>
                  <w:proofErr w:type="spellEnd"/>
                  <w:r w:rsidRPr="00D909B3">
                    <w:rPr>
                      <w:rFonts w:ascii="Times New Roman" w:hAnsi="Times New Roman" w:cs="Times New Roman"/>
                    </w:rPr>
                    <w:t xml:space="preserve"> Ю.Н.</w:t>
                  </w:r>
                </w:p>
                <w:p w:rsidR="00D909B3" w:rsidRPr="00D909B3" w:rsidRDefault="00D909B3" w:rsidP="00D909B3">
                  <w:pPr>
                    <w:spacing w:after="0"/>
                    <w:rPr>
                      <w:rFonts w:ascii="Times New Roman" w:hAnsi="Times New Roman" w:cs="Times New Roman"/>
                    </w:rPr>
                  </w:pPr>
                </w:p>
                <w:p w:rsidR="00D909B3" w:rsidRPr="00D909B3" w:rsidRDefault="00D909B3" w:rsidP="00D909B3">
                  <w:pPr>
                    <w:spacing w:after="0"/>
                    <w:rPr>
                      <w:rFonts w:ascii="Times New Roman" w:hAnsi="Times New Roman" w:cs="Times New Roman"/>
                    </w:rPr>
                  </w:pPr>
                </w:p>
                <w:p w:rsidR="00D909B3" w:rsidRPr="00DA0BA4" w:rsidRDefault="00D909B3" w:rsidP="00D909B3">
                  <w:pPr>
                    <w:spacing w:after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proofErr w:type="spellStart"/>
                  <w:r w:rsidRPr="00DA0BA4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Моренкова</w:t>
                  </w:r>
                  <w:proofErr w:type="spellEnd"/>
                  <w:r w:rsidRPr="00DA0BA4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Ю.Н.</w:t>
                  </w:r>
                </w:p>
                <w:p w:rsidR="00467C92" w:rsidRPr="00DE1B08" w:rsidRDefault="00467C92" w:rsidP="00467C92">
                  <w:pPr>
                    <w:spacing w:after="0" w:line="240" w:lineRule="auto"/>
                    <w:ind w:firstLine="284"/>
                    <w:jc w:val="both"/>
                  </w:pPr>
                  <w:r>
                    <w:rPr>
                      <w:rFonts w:ascii="Times New Roman" w:hAnsi="Times New Roman"/>
                    </w:rPr>
                    <w:t>…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4" type="#_x0000_t202" style="position:absolute;margin-left:6.5pt;margin-top:140.75pt;width:262.4pt;height:123pt;z-index:251674624" fillcolor="#fecda4" strokecolor="#eaf1dd">
            <v:textbox style="mso-next-textbox:#_x0000_s1044">
              <w:txbxContent>
                <w:p w:rsidR="00467C92" w:rsidRDefault="00D909B3" w:rsidP="00467C92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781300" cy="361950"/>
                        <wp:effectExtent l="19050" t="0" r="0" b="0"/>
                        <wp:docPr id="56" name="Рисунок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5432" cy="3637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67C92" w:rsidRPr="00467C92" w:rsidRDefault="00467C92" w:rsidP="00467C92">
                  <w:pPr>
                    <w:pStyle w:val="a9"/>
                    <w:spacing w:before="0" w:after="0" w:line="240" w:lineRule="auto"/>
                    <w:ind w:left="357"/>
                    <w:jc w:val="center"/>
                    <w:rPr>
                      <w:b/>
                      <w:i/>
                      <w:color w:val="444444"/>
                      <w:sz w:val="22"/>
                      <w:szCs w:val="22"/>
                    </w:rPr>
                  </w:pPr>
                  <w:r w:rsidRPr="00467C92">
                    <w:rPr>
                      <w:b/>
                      <w:i/>
                      <w:color w:val="444444"/>
                      <w:sz w:val="22"/>
                      <w:szCs w:val="22"/>
                    </w:rPr>
                    <w:t>В народе примечали:</w:t>
                  </w:r>
                </w:p>
                <w:p w:rsidR="00467C92" w:rsidRPr="00467C92" w:rsidRDefault="00467C92" w:rsidP="00467C92">
                  <w:pPr>
                    <w:pStyle w:val="a9"/>
                    <w:numPr>
                      <w:ilvl w:val="0"/>
                      <w:numId w:val="1"/>
                    </w:numPr>
                    <w:spacing w:before="0" w:after="0" w:line="240" w:lineRule="auto"/>
                    <w:ind w:left="714" w:hanging="357"/>
                    <w:jc w:val="left"/>
                    <w:rPr>
                      <w:i/>
                      <w:color w:val="444444"/>
                      <w:sz w:val="22"/>
                      <w:szCs w:val="22"/>
                    </w:rPr>
                  </w:pPr>
                  <w:r w:rsidRPr="00467C92">
                    <w:rPr>
                      <w:i/>
                      <w:color w:val="444444"/>
                      <w:sz w:val="22"/>
                      <w:szCs w:val="22"/>
                    </w:rPr>
                    <w:t>В лесу много рябины – осень будет дождливая, мало – сухая.</w:t>
                  </w:r>
                </w:p>
                <w:p w:rsidR="00467C92" w:rsidRPr="00D909B3" w:rsidRDefault="00467C92" w:rsidP="00D909B3">
                  <w:pPr>
                    <w:pStyle w:val="a9"/>
                    <w:numPr>
                      <w:ilvl w:val="0"/>
                      <w:numId w:val="1"/>
                    </w:numPr>
                    <w:spacing w:before="0" w:after="0" w:line="240" w:lineRule="auto"/>
                    <w:ind w:left="714" w:hanging="357"/>
                    <w:rPr>
                      <w:i/>
                      <w:color w:val="444444"/>
                      <w:sz w:val="24"/>
                      <w:szCs w:val="24"/>
                    </w:rPr>
                  </w:pPr>
                  <w:r w:rsidRPr="00D909B3">
                    <w:rPr>
                      <w:i/>
                      <w:color w:val="444444"/>
                      <w:sz w:val="22"/>
                      <w:szCs w:val="22"/>
                    </w:rPr>
                    <w:t xml:space="preserve">Большой урожай рябины – к большим морозам…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6" type="#_x0000_t202" style="position:absolute;margin-left:6.5pt;margin-top:279.5pt;width:262.4pt;height:123pt;z-index:251676672" fillcolor="#ffd5ff" strokecolor="#eaf1dd">
            <v:textbox style="mso-next-textbox:#_x0000_s1046">
              <w:txbxContent>
                <w:p w:rsidR="00467C92" w:rsidRDefault="00520A1A" w:rsidP="00467C92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520A1A">
                    <w:rPr>
                      <w:rFonts w:ascii="Times New Roman" w:hAnsi="Times New Roman"/>
                      <w:sz w:val="28"/>
                      <w:szCs w:val="28"/>
                    </w:rPr>
                    <w:pict>
                      <v:shape id="_x0000_i1026" type="#_x0000_t172" style="width:211.5pt;height:22.5pt" adj="6924" fillcolor="red" strokecolor="#c9f">
                        <v:fill color2="#c0c"/>
                        <v:shadow on="t" color="#99f" opacity="52429f" offset="3pt,3pt"/>
                        <v:textpath style="font-family:&quot;Impact&quot;;v-text-kern:t" trim="t" fitpath="t" string="ЭРУДИТОРИЯ"/>
                      </v:shape>
                    </w:pict>
                  </w:r>
                </w:p>
                <w:p w:rsidR="00D909B3" w:rsidRPr="00D909B3" w:rsidRDefault="00D909B3" w:rsidP="00D909B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color w:val="7030A0"/>
                    </w:rPr>
                  </w:pPr>
                  <w:r w:rsidRPr="00D909B3">
                    <w:rPr>
                      <w:rFonts w:ascii="Times New Roman" w:hAnsi="Times New Roman" w:cs="Times New Roman"/>
                      <w:b/>
                      <w:color w:val="7030A0"/>
                    </w:rPr>
                    <w:t>Почему говорят во сне?</w:t>
                  </w:r>
                </w:p>
                <w:p w:rsidR="00D909B3" w:rsidRPr="00D909B3" w:rsidRDefault="00D909B3" w:rsidP="00D909B3">
                  <w:pPr>
                    <w:spacing w:after="0" w:line="240" w:lineRule="auto"/>
                    <w:ind w:firstLine="709"/>
                    <w:jc w:val="both"/>
                    <w:rPr>
                      <w:rFonts w:ascii="Times New Roman" w:hAnsi="Times New Roman" w:cs="Times New Roman"/>
                    </w:rPr>
                  </w:pPr>
                  <w:r w:rsidRPr="00D909B3">
                    <w:rPr>
                      <w:rFonts w:ascii="Times New Roman" w:hAnsi="Times New Roman" w:cs="Times New Roman"/>
                    </w:rPr>
                    <w:t>Во время сна наш мозг отдыхает, не работает. Мы не можем во сне что-либо делать, не можем читать или писать, потому что наши руки и глаза тоже перестают работать, как только ими перестаёт управлять мозг</w:t>
                  </w:r>
                  <w:r>
                    <w:rPr>
                      <w:rFonts w:ascii="Times New Roman" w:hAnsi="Times New Roman" w:cs="Times New Roman"/>
                    </w:rPr>
                    <w:t>…</w:t>
                  </w:r>
                  <w:r w:rsidRPr="00D909B3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  <w:p w:rsidR="00467C92" w:rsidRPr="00DE1B08" w:rsidRDefault="00467C92" w:rsidP="00467C92">
                  <w:pPr>
                    <w:spacing w:after="0" w:line="240" w:lineRule="auto"/>
                    <w:ind w:firstLine="284"/>
                    <w:jc w:val="both"/>
                  </w:pPr>
                  <w:r>
                    <w:rPr>
                      <w:rFonts w:ascii="Times New Roman" w:hAnsi="Times New Roman"/>
                    </w:rPr>
                    <w:t>…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5" type="#_x0000_t202" style="position:absolute;margin-left:281.75pt;margin-top:140.75pt;width:262.4pt;height:123pt;z-index:251675648" fillcolor="#ff9" strokecolor="#eaf1dd">
            <v:textbox style="mso-next-textbox:#_x0000_s1045">
              <w:txbxContent>
                <w:p w:rsidR="00467C92" w:rsidRDefault="00467C92" w:rsidP="00467C92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3133723" cy="457200"/>
                        <wp:effectExtent l="19050" t="0" r="0" b="0"/>
                        <wp:docPr id="50" name="Рисунок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0075" cy="4581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67C92" w:rsidRPr="00DE1B08" w:rsidRDefault="00D909B3" w:rsidP="00467C92">
                  <w:pPr>
                    <w:spacing w:after="0" w:line="240" w:lineRule="auto"/>
                    <w:ind w:firstLine="284"/>
                    <w:jc w:val="both"/>
                  </w:pPr>
                  <w:r w:rsidRPr="00D909B3">
                    <w:rPr>
                      <w:rFonts w:ascii="Times New Roman" w:eastAsia="Calibri" w:hAnsi="Times New Roman" w:cs="Times New Roman"/>
                    </w:rPr>
                    <w:t>В нашей школе недавно прошел фотоконкурс «Очарование осени». Ребята и учителя предложили свои версии на эту тему. На протяжении недели наши фотографы</w:t>
                  </w:r>
                  <w:r w:rsidRPr="00C348D1">
                    <w:rPr>
                      <w:rFonts w:ascii="Sylfaen" w:eastAsia="Calibri" w:hAnsi="Sylfaen" w:cs="Times New Roman"/>
                      <w:sz w:val="24"/>
                      <w:szCs w:val="24"/>
                    </w:rPr>
                    <w:t xml:space="preserve"> </w:t>
                  </w:r>
                  <w:r w:rsidRPr="00D909B3">
                    <w:rPr>
                      <w:rFonts w:ascii="Times New Roman" w:eastAsia="Calibri" w:hAnsi="Times New Roman" w:cs="Times New Roman"/>
                    </w:rPr>
                    <w:t>наблюдали интересные осенние пейзажи и запечатлели их на фотографиях</w:t>
                  </w:r>
                  <w:proofErr w:type="gramStart"/>
                  <w:r>
                    <w:rPr>
                      <w:rFonts w:ascii="Times New Roman" w:hAnsi="Times New Roman" w:cs="Times New Roman"/>
                    </w:rPr>
                    <w:t>…</w:t>
                  </w:r>
                  <w:r w:rsidRPr="00C348D1">
                    <w:rPr>
                      <w:rFonts w:ascii="Sylfaen" w:eastAsia="Calibri" w:hAnsi="Sylfaen" w:cs="Times New Roman"/>
                      <w:sz w:val="24"/>
                      <w:szCs w:val="24"/>
                    </w:rPr>
                    <w:t xml:space="preserve"> П</w:t>
                  </w:r>
                  <w:proofErr w:type="gramEnd"/>
                  <w:r w:rsidRPr="00C348D1">
                    <w:rPr>
                      <w:rFonts w:ascii="Sylfaen" w:eastAsia="Calibri" w:hAnsi="Sylfaen" w:cs="Times New Roman"/>
                      <w:sz w:val="24"/>
                      <w:szCs w:val="24"/>
                    </w:rPr>
                    <w:t xml:space="preserve">олучилась очень красочная и яркая выставка. </w:t>
                  </w:r>
                  <w:r w:rsidR="00467C92">
                    <w:rPr>
                      <w:rFonts w:ascii="Times New Roman" w:hAnsi="Times New Roman"/>
                    </w:rPr>
                    <w:t>…</w:t>
                  </w:r>
                </w:p>
              </w:txbxContent>
            </v:textbox>
          </v:shape>
        </w:pict>
      </w:r>
    </w:p>
    <w:sectPr w:rsidR="00BB5BED" w:rsidSect="004A5C7A">
      <w:headerReference w:type="default" r:id="rId16"/>
      <w:pgSz w:w="11906" w:h="16838"/>
      <w:pgMar w:top="567" w:right="567" w:bottom="1134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B5BED" w:rsidRDefault="00BB5BED" w:rsidP="004A5C7A">
      <w:pPr>
        <w:spacing w:after="0" w:line="240" w:lineRule="auto"/>
      </w:pPr>
      <w:r>
        <w:separator/>
      </w:r>
    </w:p>
  </w:endnote>
  <w:endnote w:type="continuationSeparator" w:id="0">
    <w:p w:rsidR="00BB5BED" w:rsidRDefault="00BB5BED" w:rsidP="004A5C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B5BED" w:rsidRDefault="00BB5BED" w:rsidP="004A5C7A">
      <w:pPr>
        <w:spacing w:after="0" w:line="240" w:lineRule="auto"/>
      </w:pPr>
      <w:r>
        <w:separator/>
      </w:r>
    </w:p>
  </w:footnote>
  <w:footnote w:type="continuationSeparator" w:id="0">
    <w:p w:rsidR="00BB5BED" w:rsidRDefault="00BB5BED" w:rsidP="004A5C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C7A" w:rsidRDefault="00520A1A" w:rsidP="004A5C7A">
    <w:pPr>
      <w:pStyle w:val="a5"/>
      <w:jc w:val="center"/>
    </w:pPr>
    <w:r w:rsidRPr="00520A1A">
      <w:rPr>
        <w:rFonts w:ascii="Monotype Corsiva" w:hAnsi="Monotype Corsiva"/>
        <w:noProof/>
        <w:sz w:val="32"/>
        <w:szCs w:val="32"/>
        <w:lang w:eastAsia="ru-RU"/>
      </w:rPr>
      <w:pict>
        <v:group id="_x0000_s2049" style="position:absolute;left:0;text-align:left;margin-left:1.65pt;margin-top:10.35pt;width:535.5pt;height:.05pt;z-index:251658240" coordorigin="600,915" coordsize="10710,1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0" type="#_x0000_t32" style="position:absolute;left:600;top:915;width:2160;height:1" o:connectortype="straight" strokecolor="black [3213]" strokeweight="2.25pt">
            <v:shadow on="t" opacity=".5" offset="6pt,-6pt"/>
          </v:shape>
          <v:shape id="_x0000_s2051" type="#_x0000_t32" style="position:absolute;left:9135;top:916;width:2175;height:0" o:connectortype="straight" strokecolor="black [3213]" strokeweight="2.25pt">
            <v:shadow on="t" opacity=".5" offset="-6pt,-6pt"/>
          </v:shape>
        </v:group>
      </w:pict>
    </w:r>
    <w:r w:rsidR="004A5C7A">
      <w:rPr>
        <w:rFonts w:ascii="Monotype Corsiva" w:hAnsi="Monotype Corsiva"/>
        <w:sz w:val="32"/>
        <w:szCs w:val="32"/>
      </w:rPr>
      <w:t>Ч</w:t>
    </w:r>
    <w:r w:rsidR="004A5C7A" w:rsidRPr="00A46B16">
      <w:rPr>
        <w:rFonts w:ascii="Monotype Corsiva" w:hAnsi="Monotype Corsiva"/>
        <w:sz w:val="32"/>
        <w:szCs w:val="32"/>
      </w:rPr>
      <w:t>итайте</w:t>
    </w:r>
    <w:r w:rsidR="004A5C7A">
      <w:rPr>
        <w:rFonts w:ascii="Monotype Corsiva" w:hAnsi="Monotype Corsiva"/>
        <w:sz w:val="32"/>
        <w:szCs w:val="32"/>
      </w:rPr>
      <w:t>!</w:t>
    </w:r>
    <w:r w:rsidR="004A5C7A" w:rsidRPr="00A46B16">
      <w:rPr>
        <w:rFonts w:ascii="Monotype Corsiva" w:hAnsi="Monotype Corsiva"/>
        <w:sz w:val="32"/>
        <w:szCs w:val="32"/>
      </w:rPr>
      <w:t xml:space="preserve"> </w:t>
    </w:r>
    <w:r w:rsidR="004A5C7A">
      <w:rPr>
        <w:rFonts w:ascii="Monotype Corsiva" w:hAnsi="Monotype Corsiva"/>
        <w:sz w:val="32"/>
        <w:szCs w:val="32"/>
      </w:rPr>
      <w:t>Д</w:t>
    </w:r>
    <w:r w:rsidR="004A5C7A" w:rsidRPr="00A46B16">
      <w:rPr>
        <w:rFonts w:ascii="Monotype Corsiva" w:hAnsi="Monotype Corsiva"/>
        <w:sz w:val="32"/>
        <w:szCs w:val="32"/>
      </w:rPr>
      <w:t>умайте</w:t>
    </w:r>
    <w:r w:rsidR="004A5C7A">
      <w:rPr>
        <w:rFonts w:ascii="Monotype Corsiva" w:hAnsi="Monotype Corsiva"/>
        <w:sz w:val="32"/>
        <w:szCs w:val="32"/>
      </w:rPr>
      <w:t>!</w:t>
    </w:r>
    <w:r w:rsidR="004A5C7A" w:rsidRPr="00A46B16">
      <w:rPr>
        <w:rFonts w:ascii="Monotype Corsiva" w:hAnsi="Monotype Corsiva"/>
        <w:sz w:val="32"/>
        <w:szCs w:val="32"/>
      </w:rPr>
      <w:t xml:space="preserve"> </w:t>
    </w:r>
    <w:r w:rsidR="004A5C7A">
      <w:rPr>
        <w:rFonts w:ascii="Monotype Corsiva" w:hAnsi="Monotype Corsiva"/>
        <w:sz w:val="32"/>
        <w:szCs w:val="32"/>
      </w:rPr>
      <w:t>М</w:t>
    </w:r>
    <w:r w:rsidR="004A5C7A" w:rsidRPr="00A46B16">
      <w:rPr>
        <w:rFonts w:ascii="Monotype Corsiva" w:hAnsi="Monotype Corsiva"/>
        <w:sz w:val="32"/>
        <w:szCs w:val="32"/>
      </w:rPr>
      <w:t>ечтайте!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260E71"/>
    <w:multiLevelType w:val="hybridMultilevel"/>
    <w:tmpl w:val="BCA0E2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drawingGridHorizontalSpacing w:val="110"/>
  <w:displayHorizontalDrawingGridEvery w:val="2"/>
  <w:characterSpacingControl w:val="doNotCompress"/>
  <w:hdrShapeDefaults>
    <o:shapedefaults v:ext="edit" spidmax="2052">
      <o:colormru v:ext="edit" colors="#bef27e,#e0c1ff,#fecda4,#ffafff,#ffd5ff,#fcf,#ffe7ff,#d8ff89"/>
      <o:colormenu v:ext="edit" fillcolor="#ffd5ff" strokecolor="#00b0f0"/>
    </o:shapedefaults>
    <o:shapelayout v:ext="edit">
      <o:idmap v:ext="edit" data="2"/>
      <o:rules v:ext="edit">
        <o:r id="V:Rule3" type="connector" idref="#_x0000_s2051"/>
        <o:r id="V:Rule4" type="connector" idref="#_x0000_s205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467C92"/>
    <w:rsid w:val="000A2357"/>
    <w:rsid w:val="00215ACD"/>
    <w:rsid w:val="00240604"/>
    <w:rsid w:val="00310D42"/>
    <w:rsid w:val="00467C92"/>
    <w:rsid w:val="004A5C7A"/>
    <w:rsid w:val="00520A1A"/>
    <w:rsid w:val="00560B4D"/>
    <w:rsid w:val="005A01C2"/>
    <w:rsid w:val="00634592"/>
    <w:rsid w:val="00661462"/>
    <w:rsid w:val="0067536C"/>
    <w:rsid w:val="0077257F"/>
    <w:rsid w:val="00890341"/>
    <w:rsid w:val="00937DCF"/>
    <w:rsid w:val="009B4AA0"/>
    <w:rsid w:val="00BB5BED"/>
    <w:rsid w:val="00BD255F"/>
    <w:rsid w:val="00C74953"/>
    <w:rsid w:val="00D909B3"/>
    <w:rsid w:val="00F201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>
      <o:colormru v:ext="edit" colors="#bef27e,#e0c1ff,#fecda4,#ffafff,#ffd5ff,#fcf,#ffe7ff,#d8ff89"/>
      <o:colormenu v:ext="edit" fillcolor="#ffd5ff" strokecolor="#00b0f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23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01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01C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A5C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A5C7A"/>
  </w:style>
  <w:style w:type="paragraph" w:styleId="a7">
    <w:name w:val="footer"/>
    <w:basedOn w:val="a"/>
    <w:link w:val="a8"/>
    <w:uiPriority w:val="99"/>
    <w:semiHidden/>
    <w:unhideWhenUsed/>
    <w:rsid w:val="004A5C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A5C7A"/>
  </w:style>
  <w:style w:type="paragraph" w:styleId="a9">
    <w:name w:val="Normal (Web)"/>
    <w:basedOn w:val="a"/>
    <w:uiPriority w:val="99"/>
    <w:unhideWhenUsed/>
    <w:rsid w:val="00467C92"/>
    <w:pPr>
      <w:spacing w:before="24" w:after="72" w:line="336" w:lineRule="atLeast"/>
      <w:jc w:val="both"/>
    </w:pPr>
    <w:rPr>
      <w:rFonts w:ascii="Times New Roman" w:eastAsia="Times New Roman" w:hAnsi="Times New Roman" w:cs="Times New Roman"/>
      <w:color w:val="333333"/>
      <w:sz w:val="19"/>
      <w:szCs w:val="19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&#1075;&#1072;&#1079;&#1077;&#1090;&#1072;\&#1086;&#1073;&#1083;&#1086;&#1078;&#1082;&#1072;%20&#1096;&#1072;&#1073;&#1083;&#1086;&#1085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обложка шаблон</Template>
  <TotalTime>45</TotalTime>
  <Pages>1</Pages>
  <Words>54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2009-10-26T15:27:00Z</cp:lastPrinted>
  <dcterms:created xsi:type="dcterms:W3CDTF">2009-10-26T14:38:00Z</dcterms:created>
  <dcterms:modified xsi:type="dcterms:W3CDTF">2009-10-26T15:31:00Z</dcterms:modified>
</cp:coreProperties>
</file>